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B7" w:rsidRPr="008E645B" w:rsidRDefault="000F518A" w:rsidP="004F3920">
      <w:pPr>
        <w:pStyle w:val="Title"/>
        <w:tabs>
          <w:tab w:val="left" w:pos="1988"/>
        </w:tabs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7pt;margin-top:-15.05pt;width:74.25pt;height:87pt;z-index:1" o:allowincell="f">
            <v:imagedata r:id="rId8" o:title="image003"/>
            <w10:wrap type="topAndBottom"/>
          </v:shape>
        </w:pict>
      </w:r>
    </w:p>
    <w:p w:rsidR="00E842B7" w:rsidRPr="008E645B" w:rsidRDefault="00E842B7" w:rsidP="004F3920">
      <w:pPr>
        <w:pStyle w:val="Title"/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:rsidR="00E842B7" w:rsidRPr="008E645B" w:rsidRDefault="00E72C82" w:rsidP="004F3920">
      <w:pPr>
        <w:pStyle w:val="Title"/>
        <w:tabs>
          <w:tab w:val="left" w:pos="1988"/>
        </w:tabs>
      </w:pPr>
      <w:r>
        <w:t>Service Pack Note</w:t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B65CA3" w:rsidP="004F3920">
      <w:pPr>
        <w:pStyle w:val="Title"/>
        <w:tabs>
          <w:tab w:val="left" w:pos="1988"/>
        </w:tabs>
      </w:pPr>
      <w:fldSimple w:instr=" SUBJECT  \* MERGEFORMAT ">
        <w:r w:rsidR="00256FAD">
          <w:t>SOP - Collate PDF Format Invoices/Credit Notes</w:t>
        </w:r>
      </w:fldSimple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9D395B" w:rsidRPr="008E645B" w:rsidRDefault="009D395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256FAD">
        <w:rPr>
          <w:rFonts w:ascii="CG Omega" w:hAnsi="CG Omega"/>
          <w:sz w:val="24"/>
        </w:rPr>
        <w:t>This service pack provides the ability to collate invoices and credit notes printed in PDF format in to a single PDF file.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 w:rsidP="004F3920">
      <w:pPr>
        <w:tabs>
          <w:tab w:val="left" w:pos="1988"/>
        </w:tabs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1F1E6B" w:rsidRPr="008E645B">
        <w:trPr>
          <w:trHeight w:val="240"/>
        </w:trPr>
        <w:tc>
          <w:tcPr>
            <w:tcW w:w="10173" w:type="dxa"/>
          </w:tcPr>
          <w:p w:rsidR="001F1E6B" w:rsidRPr="008E645B" w:rsidRDefault="00D0317B" w:rsidP="00256FAD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A new system parameter labelled ‘Collate </w:t>
            </w:r>
            <w:r w:rsidR="00E15756">
              <w:rPr>
                <w:rFonts w:ascii="CG Omega" w:hAnsi="CG Omega"/>
                <w:sz w:val="24"/>
              </w:rPr>
              <w:t xml:space="preserve">PDF format </w:t>
            </w:r>
            <w:r w:rsidR="00A0697E">
              <w:rPr>
                <w:rFonts w:ascii="CG Omega" w:hAnsi="CG Omega"/>
                <w:sz w:val="24"/>
              </w:rPr>
              <w:t>invoices and credit notes</w:t>
            </w:r>
            <w:r w:rsidR="00E15756">
              <w:rPr>
                <w:rFonts w:ascii="CG Omega" w:hAnsi="CG Omega"/>
                <w:sz w:val="24"/>
              </w:rPr>
              <w:t xml:space="preserve"> in</w:t>
            </w:r>
            <w:r w:rsidR="00A0697E">
              <w:rPr>
                <w:rFonts w:ascii="CG Omega" w:hAnsi="CG Omega"/>
                <w:sz w:val="24"/>
              </w:rPr>
              <w:t>to</w:t>
            </w:r>
            <w:r w:rsidR="00E15756">
              <w:rPr>
                <w:rFonts w:ascii="CG Omega" w:hAnsi="CG Omega"/>
                <w:sz w:val="24"/>
              </w:rPr>
              <w:t xml:space="preserve"> a single file when printing</w:t>
            </w:r>
            <w:r>
              <w:rPr>
                <w:rFonts w:ascii="CG Omega" w:hAnsi="CG Omega"/>
                <w:sz w:val="24"/>
              </w:rPr>
              <w:t>’</w:t>
            </w:r>
            <w:r w:rsidR="00716059">
              <w:rPr>
                <w:rFonts w:ascii="CG Omega" w:hAnsi="CG Omega"/>
                <w:sz w:val="24"/>
              </w:rPr>
              <w:t xml:space="preserve"> </w:t>
            </w:r>
            <w:r w:rsidR="00256FAD">
              <w:rPr>
                <w:rFonts w:ascii="CG Omega" w:hAnsi="CG Omega"/>
                <w:sz w:val="24"/>
              </w:rPr>
              <w:t xml:space="preserve">has been </w:t>
            </w:r>
            <w:r w:rsidR="00716059">
              <w:rPr>
                <w:rFonts w:ascii="CG Omega" w:hAnsi="CG Omega"/>
                <w:sz w:val="24"/>
              </w:rPr>
              <w:t>introduced</w:t>
            </w:r>
            <w:r w:rsidR="008E307D">
              <w:rPr>
                <w:rFonts w:ascii="CG Omega" w:hAnsi="CG Omega"/>
                <w:sz w:val="24"/>
              </w:rPr>
              <w:t xml:space="preserve">. When set </w:t>
            </w:r>
            <w:r w:rsidR="00E15756">
              <w:rPr>
                <w:rFonts w:ascii="CG Omega" w:hAnsi="CG Omega"/>
                <w:sz w:val="24"/>
              </w:rPr>
              <w:t xml:space="preserve">PDF format </w:t>
            </w:r>
            <w:r w:rsidR="00A0697E">
              <w:rPr>
                <w:rFonts w:ascii="CG Omega" w:hAnsi="CG Omega"/>
                <w:sz w:val="24"/>
              </w:rPr>
              <w:t>invoices and credit notes</w:t>
            </w:r>
            <w:r w:rsidR="008E307D">
              <w:rPr>
                <w:rFonts w:ascii="CG Omega" w:hAnsi="CG Omega"/>
                <w:sz w:val="24"/>
              </w:rPr>
              <w:t xml:space="preserve"> (for the </w:t>
            </w:r>
            <w:r w:rsidR="00E15756">
              <w:rPr>
                <w:rFonts w:ascii="CG Omega" w:hAnsi="CG Omega"/>
                <w:sz w:val="24"/>
              </w:rPr>
              <w:t>entire run</w:t>
            </w:r>
            <w:r w:rsidR="008E307D">
              <w:rPr>
                <w:rFonts w:ascii="CG Omega" w:hAnsi="CG Omega"/>
                <w:sz w:val="24"/>
              </w:rPr>
              <w:t xml:space="preserve">) </w:t>
            </w:r>
            <w:r w:rsidR="00256FAD">
              <w:rPr>
                <w:rFonts w:ascii="CG Omega" w:hAnsi="CG Omega"/>
                <w:sz w:val="24"/>
              </w:rPr>
              <w:t xml:space="preserve">are </w:t>
            </w:r>
            <w:r w:rsidR="00E15756">
              <w:rPr>
                <w:rFonts w:ascii="CG Omega" w:hAnsi="CG Omega"/>
                <w:sz w:val="24"/>
              </w:rPr>
              <w:t>coll</w:t>
            </w:r>
            <w:r w:rsidR="008E307D">
              <w:rPr>
                <w:rFonts w:ascii="CG Omega" w:hAnsi="CG Omega"/>
                <w:sz w:val="24"/>
              </w:rPr>
              <w:t>ated in to a single file.</w:t>
            </w:r>
          </w:p>
        </w:tc>
      </w:tr>
      <w:tr w:rsidR="00416435" w:rsidRPr="008E645B">
        <w:trPr>
          <w:trHeight w:val="240"/>
        </w:trPr>
        <w:tc>
          <w:tcPr>
            <w:tcW w:w="10173" w:type="dxa"/>
          </w:tcPr>
          <w:p w:rsidR="00416435" w:rsidRDefault="001E117F" w:rsidP="004F392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following </w:t>
            </w:r>
            <w:r w:rsidR="008E307D">
              <w:rPr>
                <w:rFonts w:ascii="CG Omega" w:hAnsi="CG Omega"/>
                <w:sz w:val="24"/>
              </w:rPr>
              <w:t xml:space="preserve">limitations </w:t>
            </w:r>
            <w:r>
              <w:rPr>
                <w:rFonts w:ascii="CG Omega" w:hAnsi="CG Omega"/>
                <w:sz w:val="24"/>
              </w:rPr>
              <w:t>should be noted:</w:t>
            </w:r>
          </w:p>
          <w:p w:rsidR="00B63298" w:rsidRDefault="00A0697E" w:rsidP="00184404">
            <w:pPr>
              <w:pStyle w:val="BodyText"/>
              <w:numPr>
                <w:ilvl w:val="0"/>
                <w:numId w:val="40"/>
              </w:numPr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Documents</w:t>
            </w:r>
            <w:r w:rsidR="00E15756">
              <w:rPr>
                <w:rFonts w:ascii="CG Omega" w:hAnsi="CG Omega"/>
                <w:sz w:val="24"/>
              </w:rPr>
              <w:t xml:space="preserve"> for </w:t>
            </w:r>
            <w:r w:rsidR="00716059">
              <w:rPr>
                <w:rFonts w:ascii="CG Omega" w:hAnsi="CG Omega"/>
                <w:sz w:val="24"/>
              </w:rPr>
              <w:t>customers</w:t>
            </w:r>
            <w:r w:rsidR="00E15756">
              <w:rPr>
                <w:rFonts w:ascii="CG Omega" w:hAnsi="CG Omega"/>
                <w:sz w:val="24"/>
              </w:rPr>
              <w:t xml:space="preserve"> configured to </w:t>
            </w:r>
            <w:r w:rsidR="003322B9">
              <w:rPr>
                <w:rFonts w:ascii="CG Omega" w:hAnsi="CG Omega"/>
                <w:sz w:val="24"/>
              </w:rPr>
              <w:t>receive</w:t>
            </w:r>
            <w:r w:rsidR="00E15756">
              <w:rPr>
                <w:rFonts w:ascii="CG Omega" w:hAnsi="CG Omega"/>
                <w:sz w:val="24"/>
              </w:rPr>
              <w:t xml:space="preserve"> </w:t>
            </w:r>
            <w:r w:rsidR="003322B9">
              <w:rPr>
                <w:rFonts w:ascii="CG Omega" w:hAnsi="CG Omega"/>
                <w:sz w:val="24"/>
              </w:rPr>
              <w:t>them</w:t>
            </w:r>
            <w:r w:rsidR="00E15756">
              <w:rPr>
                <w:rFonts w:ascii="CG Omega" w:hAnsi="CG Omega"/>
                <w:sz w:val="24"/>
              </w:rPr>
              <w:t xml:space="preserve"> via email are collated</w:t>
            </w:r>
            <w:r w:rsidR="00627E14">
              <w:rPr>
                <w:rFonts w:ascii="CG Omega" w:hAnsi="CG Omega"/>
                <w:sz w:val="24"/>
              </w:rPr>
              <w:t xml:space="preserve"> based on separate system parameters</w:t>
            </w:r>
            <w:r w:rsidR="00E15756">
              <w:rPr>
                <w:rFonts w:ascii="CG Omega" w:hAnsi="CG Omega"/>
                <w:sz w:val="24"/>
              </w:rPr>
              <w:t>.</w:t>
            </w:r>
          </w:p>
          <w:p w:rsidR="00174947" w:rsidRDefault="00174947" w:rsidP="00184404">
            <w:pPr>
              <w:pStyle w:val="BodyText"/>
              <w:numPr>
                <w:ilvl w:val="0"/>
                <w:numId w:val="40"/>
              </w:numPr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Only documents generated in the same </w:t>
            </w:r>
            <w:r w:rsidR="00A0697E">
              <w:rPr>
                <w:rFonts w:ascii="CG Omega" w:hAnsi="CG Omega"/>
                <w:sz w:val="24"/>
              </w:rPr>
              <w:t>r</w:t>
            </w:r>
            <w:r>
              <w:rPr>
                <w:rFonts w:ascii="CG Omega" w:hAnsi="CG Omega"/>
                <w:sz w:val="24"/>
              </w:rPr>
              <w:t>un are collated.</w:t>
            </w:r>
          </w:p>
          <w:p w:rsidR="00B000BE" w:rsidRPr="003322B9" w:rsidRDefault="003322B9" w:rsidP="00A0697E">
            <w:pPr>
              <w:pStyle w:val="BodyText"/>
              <w:numPr>
                <w:ilvl w:val="0"/>
                <w:numId w:val="40"/>
              </w:numPr>
              <w:rPr>
                <w:rFonts w:ascii="CG Omega" w:hAnsi="CG Omega"/>
                <w:sz w:val="24"/>
              </w:rPr>
            </w:pPr>
            <w:r w:rsidRPr="003322B9">
              <w:rPr>
                <w:rFonts w:ascii="CG Omega" w:hAnsi="CG Omega"/>
                <w:sz w:val="24"/>
              </w:rPr>
              <w:t xml:space="preserve">The name of the PDF format file containing collated </w:t>
            </w:r>
            <w:r w:rsidR="00716059">
              <w:rPr>
                <w:rFonts w:ascii="CG Omega" w:hAnsi="CG Omega"/>
                <w:sz w:val="24"/>
              </w:rPr>
              <w:t>statements</w:t>
            </w:r>
            <w:r w:rsidRPr="003322B9">
              <w:rPr>
                <w:rFonts w:ascii="CG Omega" w:hAnsi="CG Omega"/>
                <w:sz w:val="24"/>
              </w:rPr>
              <w:t xml:space="preserve"> is always set to “Collate</w:t>
            </w:r>
            <w:r w:rsidR="00EA4199">
              <w:rPr>
                <w:rFonts w:ascii="CG Omega" w:hAnsi="CG Omega"/>
                <w:sz w:val="24"/>
              </w:rPr>
              <w:t>d</w:t>
            </w:r>
            <w:r w:rsidRPr="003322B9">
              <w:rPr>
                <w:rFonts w:ascii="CG Omega" w:hAnsi="CG Omega"/>
                <w:sz w:val="24"/>
              </w:rPr>
              <w:t>_</w:t>
            </w:r>
            <w:r w:rsidR="00A0697E">
              <w:rPr>
                <w:rFonts w:ascii="CG Omega" w:hAnsi="CG Omega"/>
                <w:sz w:val="24"/>
              </w:rPr>
              <w:t>invoices</w:t>
            </w:r>
            <w:r w:rsidRPr="003322B9">
              <w:rPr>
                <w:rFonts w:ascii="CG Omega" w:hAnsi="CG Omega"/>
                <w:sz w:val="24"/>
              </w:rPr>
              <w:t xml:space="preserve">_ddmmyyyy” </w:t>
            </w:r>
            <w:r w:rsidR="00A0697E">
              <w:rPr>
                <w:rFonts w:ascii="CG Omega" w:hAnsi="CG Omega"/>
                <w:sz w:val="24"/>
              </w:rPr>
              <w:t xml:space="preserve">or “Collated_credits_ddmmyyyy” </w:t>
            </w:r>
            <w:r w:rsidRPr="003322B9">
              <w:rPr>
                <w:rFonts w:ascii="CG Omega" w:hAnsi="CG Omega"/>
                <w:sz w:val="24"/>
              </w:rPr>
              <w:t xml:space="preserve">where ddmmyyyy is the date of the </w:t>
            </w:r>
            <w:r w:rsidR="00A0697E">
              <w:rPr>
                <w:rFonts w:ascii="CG Omega" w:hAnsi="CG Omega"/>
                <w:sz w:val="24"/>
              </w:rPr>
              <w:t>invoice/credit note</w:t>
            </w:r>
            <w:r w:rsidR="00716059">
              <w:rPr>
                <w:rFonts w:ascii="CG Omega" w:hAnsi="CG Omega"/>
                <w:sz w:val="24"/>
              </w:rPr>
              <w:t xml:space="preserve"> </w:t>
            </w:r>
            <w:r w:rsidRPr="003322B9">
              <w:rPr>
                <w:rFonts w:ascii="CG Omega" w:hAnsi="CG Omega"/>
                <w:sz w:val="24"/>
              </w:rPr>
              <w:t>run.</w:t>
            </w:r>
          </w:p>
        </w:tc>
      </w:tr>
    </w:tbl>
    <w:p w:rsidR="00B000BE" w:rsidRDefault="00B000BE" w:rsidP="004F3920">
      <w:pPr>
        <w:pStyle w:val="Heading3"/>
        <w:tabs>
          <w:tab w:val="left" w:pos="1988"/>
        </w:tabs>
        <w:ind w:left="0"/>
      </w:pPr>
    </w:p>
    <w:p w:rsidR="00E842B7" w:rsidRPr="008E645B" w:rsidRDefault="00F4125E" w:rsidP="004F3920">
      <w:pPr>
        <w:tabs>
          <w:tab w:val="left" w:pos="1988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DOCUMENTATION CHANGES</w:t>
      </w:r>
    </w:p>
    <w:p w:rsidR="003F559A" w:rsidRPr="008E645B" w:rsidRDefault="00BE3BB2" w:rsidP="004F3920">
      <w:pPr>
        <w:pStyle w:val="Heading3"/>
        <w:tabs>
          <w:tab w:val="left" w:pos="1988"/>
        </w:tabs>
        <w:ind w:left="0"/>
      </w:pPr>
      <w:r>
        <w:t>System</w:t>
      </w:r>
      <w:r w:rsidR="00373564" w:rsidRPr="008E645B">
        <w:t xml:space="preserve"> Maintenance</w:t>
      </w:r>
      <w:r>
        <w:t xml:space="preserve">, </w:t>
      </w:r>
      <w:r w:rsidR="001F5482">
        <w:t>SOP</w:t>
      </w:r>
      <w:r>
        <w:t>,</w:t>
      </w:r>
      <w:r w:rsidR="00A41985">
        <w:t xml:space="preserve"> </w:t>
      </w:r>
      <w:r w:rsidR="001F5482">
        <w:t>Invoicing</w:t>
      </w:r>
      <w:r w:rsidR="00716059">
        <w:t xml:space="preserve"> Options</w:t>
      </w:r>
      <w:r w:rsidR="00CD3515">
        <w:t xml:space="preserve">, </w:t>
      </w:r>
      <w:r w:rsidR="001F5482">
        <w:t xml:space="preserve">Invoice </w:t>
      </w:r>
      <w:r w:rsidR="00CD3515">
        <w:t>Options</w:t>
      </w:r>
      <w:r>
        <w:t xml:space="preserve"> </w:t>
      </w:r>
      <w:r w:rsidR="00A41985">
        <w:t xml:space="preserve">– </w:t>
      </w:r>
      <w:r w:rsidR="0055429B">
        <w:t>PDF/</w:t>
      </w:r>
      <w:r>
        <w:t xml:space="preserve">Email </w:t>
      </w:r>
    </w:p>
    <w:p w:rsidR="003F559A" w:rsidRDefault="00A7717D" w:rsidP="004F3920">
      <w:pPr>
        <w:pStyle w:val="BodyText"/>
        <w:tabs>
          <w:tab w:val="left" w:pos="1988"/>
        </w:tabs>
        <w:rPr>
          <w:noProof/>
        </w:rPr>
      </w:pPr>
      <w:r>
        <w:rPr>
          <w:noProof/>
        </w:rPr>
        <w:pict>
          <v:shape id="Picture 1" o:spid="_x0000_i1025" type="#_x0000_t75" style="width:468pt;height:444.75pt;visibility:visible;mso-wrap-style:square">
            <v:imagedata r:id="rId9" o:title=""/>
          </v:shape>
        </w:pic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236"/>
      </w:tblGrid>
      <w:tr w:rsidR="00BE3BB2" w:rsidTr="003449DC">
        <w:trPr>
          <w:cantSplit/>
        </w:trPr>
        <w:tc>
          <w:tcPr>
            <w:tcW w:w="2269" w:type="dxa"/>
          </w:tcPr>
          <w:p w:rsidR="00BE3BB2" w:rsidRPr="000D24BC" w:rsidRDefault="00543518" w:rsidP="001F5482">
            <w:pPr>
              <w:pStyle w:val="Subheading"/>
              <w:tabs>
                <w:tab w:val="left" w:pos="1988"/>
              </w:tabs>
              <w:rPr>
                <w:sz w:val="18"/>
                <w:szCs w:val="18"/>
              </w:rPr>
            </w:pPr>
            <w:r w:rsidRPr="000D24BC">
              <w:rPr>
                <w:sz w:val="18"/>
                <w:szCs w:val="18"/>
              </w:rPr>
              <w:t xml:space="preserve">Collate </w:t>
            </w:r>
            <w:r w:rsidR="00F44109" w:rsidRPr="000D24BC">
              <w:rPr>
                <w:sz w:val="18"/>
                <w:szCs w:val="18"/>
              </w:rPr>
              <w:t xml:space="preserve">PDF format </w:t>
            </w:r>
            <w:r w:rsidR="001F5482" w:rsidRPr="000D24BC">
              <w:rPr>
                <w:sz w:val="18"/>
                <w:szCs w:val="18"/>
              </w:rPr>
              <w:t>invoices/credit notes</w:t>
            </w:r>
            <w:r w:rsidR="00F44109" w:rsidRPr="000D24BC">
              <w:rPr>
                <w:sz w:val="18"/>
                <w:szCs w:val="18"/>
              </w:rPr>
              <w:t xml:space="preserve"> in</w:t>
            </w:r>
            <w:r w:rsidR="00B320B0" w:rsidRPr="000D24BC">
              <w:rPr>
                <w:sz w:val="18"/>
                <w:szCs w:val="18"/>
              </w:rPr>
              <w:t xml:space="preserve">to </w:t>
            </w:r>
            <w:r w:rsidR="00F44109" w:rsidRPr="000D24BC">
              <w:rPr>
                <w:sz w:val="18"/>
                <w:szCs w:val="18"/>
              </w:rPr>
              <w:t>a single file when printing</w:t>
            </w:r>
            <w:r w:rsidR="003D3317" w:rsidRPr="000D24BC">
              <w:rPr>
                <w:sz w:val="18"/>
                <w:szCs w:val="18"/>
              </w:rPr>
              <w:t>?</w:t>
            </w:r>
          </w:p>
        </w:tc>
        <w:tc>
          <w:tcPr>
            <w:tcW w:w="6236" w:type="dxa"/>
          </w:tcPr>
          <w:p w:rsidR="008C06E4" w:rsidRPr="000D24BC" w:rsidRDefault="003D3317" w:rsidP="004F3920">
            <w:pPr>
              <w:pStyle w:val="BodyText"/>
              <w:tabs>
                <w:tab w:val="left" w:pos="1988"/>
              </w:tabs>
              <w:rPr>
                <w:sz w:val="18"/>
                <w:szCs w:val="18"/>
              </w:rPr>
            </w:pPr>
            <w:r w:rsidRPr="000D24BC">
              <w:rPr>
                <w:sz w:val="18"/>
                <w:szCs w:val="18"/>
              </w:rPr>
              <w:t xml:space="preserve">Set this if </w:t>
            </w:r>
            <w:r w:rsidR="00F44109" w:rsidRPr="000D24BC">
              <w:rPr>
                <w:sz w:val="18"/>
                <w:szCs w:val="18"/>
              </w:rPr>
              <w:t xml:space="preserve">PDF format </w:t>
            </w:r>
            <w:r w:rsidR="00F4125E">
              <w:rPr>
                <w:sz w:val="18"/>
                <w:szCs w:val="18"/>
              </w:rPr>
              <w:t xml:space="preserve">invoices (including pro-forma invoices) and credit notes </w:t>
            </w:r>
            <w:r w:rsidR="00F44109" w:rsidRPr="000D24BC">
              <w:rPr>
                <w:sz w:val="18"/>
                <w:szCs w:val="18"/>
              </w:rPr>
              <w:t xml:space="preserve">are to be collated in a single file when they are printed. If this is not set a separate PDF document is generated for each </w:t>
            </w:r>
            <w:r w:rsidR="00F4125E">
              <w:rPr>
                <w:sz w:val="18"/>
                <w:szCs w:val="18"/>
              </w:rPr>
              <w:t>individual invoice, pro-forma invoice or credit note</w:t>
            </w:r>
            <w:r w:rsidR="00543518" w:rsidRPr="000D24BC">
              <w:rPr>
                <w:sz w:val="18"/>
                <w:szCs w:val="18"/>
              </w:rPr>
              <w:t>.</w:t>
            </w:r>
            <w:r w:rsidRPr="000D24BC">
              <w:rPr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771A86" w:rsidTr="003449DC">
        <w:trPr>
          <w:cantSplit/>
        </w:trPr>
        <w:tc>
          <w:tcPr>
            <w:tcW w:w="2269" w:type="dxa"/>
          </w:tcPr>
          <w:p w:rsidR="00771A86" w:rsidRPr="000D24BC" w:rsidRDefault="003449DC" w:rsidP="004F3920">
            <w:pPr>
              <w:pStyle w:val="Subheading"/>
              <w:tabs>
                <w:tab w:val="left" w:pos="1988"/>
              </w:tabs>
              <w:rPr>
                <w:i/>
                <w:sz w:val="18"/>
                <w:szCs w:val="18"/>
              </w:rPr>
            </w:pPr>
            <w:r w:rsidRPr="000D24BC">
              <w:rPr>
                <w:i/>
                <w:sz w:val="18"/>
                <w:szCs w:val="18"/>
              </w:rPr>
              <w:t>Note</w:t>
            </w:r>
          </w:p>
        </w:tc>
        <w:tc>
          <w:tcPr>
            <w:tcW w:w="6236" w:type="dxa"/>
            <w:shd w:val="pct12" w:color="auto" w:fill="auto"/>
          </w:tcPr>
          <w:p w:rsidR="003449DC" w:rsidRPr="000D24BC" w:rsidRDefault="003449DC" w:rsidP="003449DC">
            <w:pPr>
              <w:pStyle w:val="BodyText"/>
              <w:rPr>
                <w:sz w:val="18"/>
                <w:szCs w:val="18"/>
              </w:rPr>
            </w:pPr>
            <w:r w:rsidRPr="000D24BC">
              <w:rPr>
                <w:sz w:val="18"/>
                <w:szCs w:val="18"/>
              </w:rPr>
              <w:t>The following limitations apply:</w:t>
            </w:r>
          </w:p>
          <w:p w:rsidR="003449DC" w:rsidRPr="000D24BC" w:rsidRDefault="001F5482" w:rsidP="000B203A">
            <w:pPr>
              <w:pStyle w:val="BodyText"/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0D24BC">
              <w:rPr>
                <w:sz w:val="18"/>
                <w:szCs w:val="18"/>
              </w:rPr>
              <w:t>Documents</w:t>
            </w:r>
            <w:r w:rsidR="00833872" w:rsidRPr="000D24BC">
              <w:rPr>
                <w:sz w:val="18"/>
                <w:szCs w:val="18"/>
              </w:rPr>
              <w:t xml:space="preserve"> for </w:t>
            </w:r>
            <w:r w:rsidR="00C9417B" w:rsidRPr="000D24BC">
              <w:rPr>
                <w:sz w:val="18"/>
                <w:szCs w:val="18"/>
              </w:rPr>
              <w:t>customers</w:t>
            </w:r>
            <w:r w:rsidR="00833872" w:rsidRPr="000D24BC">
              <w:rPr>
                <w:sz w:val="18"/>
                <w:szCs w:val="18"/>
              </w:rPr>
              <w:t xml:space="preserve"> configured to receive </w:t>
            </w:r>
            <w:r w:rsidR="003322B9" w:rsidRPr="000D24BC">
              <w:rPr>
                <w:sz w:val="18"/>
                <w:szCs w:val="18"/>
              </w:rPr>
              <w:t>them</w:t>
            </w:r>
            <w:r w:rsidR="00833872" w:rsidRPr="000D24BC">
              <w:rPr>
                <w:sz w:val="18"/>
                <w:szCs w:val="18"/>
              </w:rPr>
              <w:t xml:space="preserve"> via email are collated</w:t>
            </w:r>
            <w:r w:rsidR="00627E14" w:rsidRPr="000D24BC">
              <w:rPr>
                <w:sz w:val="18"/>
                <w:szCs w:val="18"/>
              </w:rPr>
              <w:t xml:space="preserve"> based on separate system parameters</w:t>
            </w:r>
            <w:r w:rsidR="003449DC" w:rsidRPr="000D24BC">
              <w:rPr>
                <w:sz w:val="18"/>
                <w:szCs w:val="18"/>
              </w:rPr>
              <w:t>.</w:t>
            </w:r>
          </w:p>
          <w:p w:rsidR="003449DC" w:rsidRPr="000D24BC" w:rsidRDefault="003449DC" w:rsidP="000B203A">
            <w:pPr>
              <w:pStyle w:val="BodyText"/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0D24BC">
              <w:rPr>
                <w:sz w:val="18"/>
                <w:szCs w:val="18"/>
              </w:rPr>
              <w:t xml:space="preserve">Only documents generated in the same </w:t>
            </w:r>
            <w:r w:rsidR="001F5482" w:rsidRPr="000D24BC">
              <w:rPr>
                <w:sz w:val="18"/>
                <w:szCs w:val="18"/>
              </w:rPr>
              <w:t>invoice/credit note</w:t>
            </w:r>
            <w:r w:rsidR="00C9417B" w:rsidRPr="000D24BC">
              <w:rPr>
                <w:sz w:val="18"/>
                <w:szCs w:val="18"/>
              </w:rPr>
              <w:t xml:space="preserve"> </w:t>
            </w:r>
            <w:r w:rsidRPr="000D24BC">
              <w:rPr>
                <w:sz w:val="18"/>
                <w:szCs w:val="18"/>
              </w:rPr>
              <w:t>run are collated.</w:t>
            </w:r>
          </w:p>
          <w:p w:rsidR="00B000BE" w:rsidRPr="000D24BC" w:rsidRDefault="00B000BE" w:rsidP="001F5482">
            <w:pPr>
              <w:pStyle w:val="BodyText"/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0D24BC">
              <w:rPr>
                <w:sz w:val="18"/>
                <w:szCs w:val="18"/>
              </w:rPr>
              <w:t xml:space="preserve">The name of the PDF format file containing collated </w:t>
            </w:r>
            <w:r w:rsidR="001F5482" w:rsidRPr="000D24BC">
              <w:rPr>
                <w:sz w:val="18"/>
                <w:szCs w:val="18"/>
              </w:rPr>
              <w:t>documents</w:t>
            </w:r>
            <w:r w:rsidRPr="000D24BC">
              <w:rPr>
                <w:sz w:val="18"/>
                <w:szCs w:val="18"/>
              </w:rPr>
              <w:t xml:space="preserve"> is always </w:t>
            </w:r>
            <w:r w:rsidR="003322B9" w:rsidRPr="000D24BC">
              <w:rPr>
                <w:sz w:val="18"/>
                <w:szCs w:val="18"/>
              </w:rPr>
              <w:t>set to “Collate</w:t>
            </w:r>
            <w:r w:rsidR="00EA4199" w:rsidRPr="000D24BC">
              <w:rPr>
                <w:sz w:val="18"/>
                <w:szCs w:val="18"/>
              </w:rPr>
              <w:t>d</w:t>
            </w:r>
            <w:r w:rsidR="003322B9" w:rsidRPr="000D24BC">
              <w:rPr>
                <w:sz w:val="18"/>
                <w:szCs w:val="18"/>
              </w:rPr>
              <w:t>_</w:t>
            </w:r>
            <w:r w:rsidR="001F5482" w:rsidRPr="000D24BC">
              <w:rPr>
                <w:sz w:val="18"/>
                <w:szCs w:val="18"/>
              </w:rPr>
              <w:t>invoices</w:t>
            </w:r>
            <w:r w:rsidR="003322B9" w:rsidRPr="000D24BC">
              <w:rPr>
                <w:sz w:val="18"/>
                <w:szCs w:val="18"/>
              </w:rPr>
              <w:t>_ddmmyyyy”</w:t>
            </w:r>
            <w:r w:rsidR="001F5482" w:rsidRPr="000D24BC">
              <w:rPr>
                <w:sz w:val="18"/>
                <w:szCs w:val="18"/>
              </w:rPr>
              <w:t xml:space="preserve"> or “Collated_credits_ddmmyyyy</w:t>
            </w:r>
            <w:r w:rsidR="002A1412" w:rsidRPr="000D24BC">
              <w:rPr>
                <w:sz w:val="18"/>
                <w:szCs w:val="18"/>
              </w:rPr>
              <w:t>” where</w:t>
            </w:r>
            <w:r w:rsidR="003322B9" w:rsidRPr="000D24BC">
              <w:rPr>
                <w:sz w:val="18"/>
                <w:szCs w:val="18"/>
              </w:rPr>
              <w:t xml:space="preserve"> ddmmyyyy is the date of the run.</w:t>
            </w:r>
          </w:p>
        </w:tc>
      </w:tr>
    </w:tbl>
    <w:p w:rsidR="00627E14" w:rsidRDefault="00627E14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sectPr w:rsidR="00627E14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18A" w:rsidRDefault="000F518A">
      <w:r>
        <w:separator/>
      </w:r>
    </w:p>
  </w:endnote>
  <w:endnote w:type="continuationSeparator" w:id="0">
    <w:p w:rsidR="000F518A" w:rsidRDefault="000F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EA4199">
      <w:tc>
        <w:tcPr>
          <w:tcW w:w="2178" w:type="dxa"/>
        </w:tcPr>
        <w:p w:rsidR="00EA4199" w:rsidRDefault="00EA41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EA4199" w:rsidRDefault="00EA41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D24BC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EA4199">
      <w:tc>
        <w:tcPr>
          <w:tcW w:w="2178" w:type="dxa"/>
        </w:tcPr>
        <w:p w:rsidR="00EA4199" w:rsidRDefault="00EA41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EA4199" w:rsidRDefault="00EA41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D24BC">
            <w:rPr>
              <w:rFonts w:ascii="Arial" w:hAnsi="Arial"/>
              <w:noProof/>
              <w:sz w:val="18"/>
            </w:rPr>
            <w:t>ZS60_000232.docx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EA4199">
      <w:trPr>
        <w:cantSplit/>
      </w:trPr>
      <w:tc>
        <w:tcPr>
          <w:tcW w:w="2178" w:type="dxa"/>
        </w:tcPr>
        <w:p w:rsidR="00EA4199" w:rsidRDefault="00EA41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EA4199" w:rsidRDefault="00EA41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D24BC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EA4199" w:rsidRDefault="00EA4199" w:rsidP="000D24BC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F4125E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0D24BC">
            <w:t>3</w:t>
          </w:r>
        </w:p>
      </w:tc>
    </w:tr>
  </w:tbl>
  <w:p w:rsidR="00EA4199" w:rsidRDefault="00EA41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18A" w:rsidRDefault="000F518A">
      <w:r>
        <w:separator/>
      </w:r>
    </w:p>
  </w:footnote>
  <w:footnote w:type="continuationSeparator" w:id="0">
    <w:p w:rsidR="000F518A" w:rsidRDefault="000F5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352C2A08"/>
    <w:multiLevelType w:val="hybridMultilevel"/>
    <w:tmpl w:val="4EDE0A28"/>
    <w:lvl w:ilvl="0" w:tplc="2D52E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BE4F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D425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2C5C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E67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9C32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6C51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840F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6C7B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80C703E"/>
    <w:multiLevelType w:val="hybridMultilevel"/>
    <w:tmpl w:val="81B475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1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8FB2144"/>
    <w:multiLevelType w:val="hybridMultilevel"/>
    <w:tmpl w:val="A14C8E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486F92"/>
    <w:multiLevelType w:val="hybridMultilevel"/>
    <w:tmpl w:val="1696F18E"/>
    <w:lvl w:ilvl="0" w:tplc="3EA6DE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3096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F6E9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3A26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3653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662A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D610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E4F2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7A06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38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2"/>
  </w:num>
  <w:num w:numId="3">
    <w:abstractNumId w:val="4"/>
  </w:num>
  <w:num w:numId="4">
    <w:abstractNumId w:val="8"/>
  </w:num>
  <w:num w:numId="5">
    <w:abstractNumId w:val="20"/>
  </w:num>
  <w:num w:numId="6">
    <w:abstractNumId w:val="0"/>
  </w:num>
  <w:num w:numId="7">
    <w:abstractNumId w:val="6"/>
  </w:num>
  <w:num w:numId="8">
    <w:abstractNumId w:val="35"/>
  </w:num>
  <w:num w:numId="9">
    <w:abstractNumId w:val="9"/>
  </w:num>
  <w:num w:numId="10">
    <w:abstractNumId w:val="15"/>
  </w:num>
  <w:num w:numId="11">
    <w:abstractNumId w:val="43"/>
  </w:num>
  <w:num w:numId="12">
    <w:abstractNumId w:val="21"/>
  </w:num>
  <w:num w:numId="13">
    <w:abstractNumId w:val="41"/>
  </w:num>
  <w:num w:numId="14">
    <w:abstractNumId w:val="37"/>
  </w:num>
  <w:num w:numId="15">
    <w:abstractNumId w:val="1"/>
  </w:num>
  <w:num w:numId="16">
    <w:abstractNumId w:val="12"/>
  </w:num>
  <w:num w:numId="17">
    <w:abstractNumId w:val="17"/>
  </w:num>
  <w:num w:numId="18">
    <w:abstractNumId w:val="25"/>
  </w:num>
  <w:num w:numId="19">
    <w:abstractNumId w:val="24"/>
  </w:num>
  <w:num w:numId="20">
    <w:abstractNumId w:val="13"/>
  </w:num>
  <w:num w:numId="21">
    <w:abstractNumId w:val="11"/>
  </w:num>
  <w:num w:numId="22">
    <w:abstractNumId w:val="29"/>
  </w:num>
  <w:num w:numId="23">
    <w:abstractNumId w:val="31"/>
  </w:num>
  <w:num w:numId="24">
    <w:abstractNumId w:val="34"/>
  </w:num>
  <w:num w:numId="25">
    <w:abstractNumId w:val="7"/>
  </w:num>
  <w:num w:numId="26">
    <w:abstractNumId w:val="19"/>
  </w:num>
  <w:num w:numId="27">
    <w:abstractNumId w:val="5"/>
  </w:num>
  <w:num w:numId="28">
    <w:abstractNumId w:val="23"/>
  </w:num>
  <w:num w:numId="29">
    <w:abstractNumId w:val="40"/>
  </w:num>
  <w:num w:numId="30">
    <w:abstractNumId w:val="36"/>
  </w:num>
  <w:num w:numId="31">
    <w:abstractNumId w:val="14"/>
  </w:num>
  <w:num w:numId="32">
    <w:abstractNumId w:val="3"/>
  </w:num>
  <w:num w:numId="33">
    <w:abstractNumId w:val="27"/>
  </w:num>
  <w:num w:numId="34">
    <w:abstractNumId w:val="22"/>
  </w:num>
  <w:num w:numId="35">
    <w:abstractNumId w:val="26"/>
  </w:num>
  <w:num w:numId="36">
    <w:abstractNumId w:val="2"/>
  </w:num>
  <w:num w:numId="37">
    <w:abstractNumId w:val="10"/>
  </w:num>
  <w:num w:numId="38">
    <w:abstractNumId w:val="38"/>
  </w:num>
  <w:num w:numId="39">
    <w:abstractNumId w:val="16"/>
  </w:num>
  <w:num w:numId="40">
    <w:abstractNumId w:val="33"/>
  </w:num>
  <w:num w:numId="41">
    <w:abstractNumId w:val="30"/>
  </w:num>
  <w:num w:numId="42">
    <w:abstractNumId w:val="28"/>
  </w:num>
  <w:num w:numId="43">
    <w:abstractNumId w:val="39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EAA"/>
    <w:rsid w:val="000073EC"/>
    <w:rsid w:val="00012AC1"/>
    <w:rsid w:val="0001377E"/>
    <w:rsid w:val="00023FC7"/>
    <w:rsid w:val="00025361"/>
    <w:rsid w:val="000330B0"/>
    <w:rsid w:val="0003379F"/>
    <w:rsid w:val="00036C80"/>
    <w:rsid w:val="0004455F"/>
    <w:rsid w:val="00044EB7"/>
    <w:rsid w:val="00044FDD"/>
    <w:rsid w:val="000453DD"/>
    <w:rsid w:val="000478F9"/>
    <w:rsid w:val="000500B3"/>
    <w:rsid w:val="000558D3"/>
    <w:rsid w:val="000621FC"/>
    <w:rsid w:val="00073168"/>
    <w:rsid w:val="0007487D"/>
    <w:rsid w:val="00091573"/>
    <w:rsid w:val="0009382C"/>
    <w:rsid w:val="00096CEF"/>
    <w:rsid w:val="000A0994"/>
    <w:rsid w:val="000A636F"/>
    <w:rsid w:val="000A6BA0"/>
    <w:rsid w:val="000B203A"/>
    <w:rsid w:val="000B285E"/>
    <w:rsid w:val="000C07A7"/>
    <w:rsid w:val="000C6321"/>
    <w:rsid w:val="000D1EF0"/>
    <w:rsid w:val="000D24BC"/>
    <w:rsid w:val="000D4B0F"/>
    <w:rsid w:val="000D6080"/>
    <w:rsid w:val="000D7008"/>
    <w:rsid w:val="000E175D"/>
    <w:rsid w:val="000E7C59"/>
    <w:rsid w:val="000E7D62"/>
    <w:rsid w:val="000F518A"/>
    <w:rsid w:val="000F73B3"/>
    <w:rsid w:val="0010221A"/>
    <w:rsid w:val="00104622"/>
    <w:rsid w:val="00105304"/>
    <w:rsid w:val="00112229"/>
    <w:rsid w:val="00115847"/>
    <w:rsid w:val="00117B13"/>
    <w:rsid w:val="001225DB"/>
    <w:rsid w:val="00125505"/>
    <w:rsid w:val="00130215"/>
    <w:rsid w:val="00130395"/>
    <w:rsid w:val="00135D27"/>
    <w:rsid w:val="001364DC"/>
    <w:rsid w:val="00146E58"/>
    <w:rsid w:val="0015025F"/>
    <w:rsid w:val="00150861"/>
    <w:rsid w:val="00156A17"/>
    <w:rsid w:val="00162350"/>
    <w:rsid w:val="00165525"/>
    <w:rsid w:val="00172E6A"/>
    <w:rsid w:val="00174947"/>
    <w:rsid w:val="0018025B"/>
    <w:rsid w:val="00180C72"/>
    <w:rsid w:val="00184404"/>
    <w:rsid w:val="0018630E"/>
    <w:rsid w:val="001864EE"/>
    <w:rsid w:val="00190C77"/>
    <w:rsid w:val="00196DAC"/>
    <w:rsid w:val="001A010F"/>
    <w:rsid w:val="001A1110"/>
    <w:rsid w:val="001B20E7"/>
    <w:rsid w:val="001B2A16"/>
    <w:rsid w:val="001B49BE"/>
    <w:rsid w:val="001B73D5"/>
    <w:rsid w:val="001C07E7"/>
    <w:rsid w:val="001C4A06"/>
    <w:rsid w:val="001D5835"/>
    <w:rsid w:val="001E117F"/>
    <w:rsid w:val="001E4A84"/>
    <w:rsid w:val="001F1E6B"/>
    <w:rsid w:val="001F3008"/>
    <w:rsid w:val="001F5482"/>
    <w:rsid w:val="001F55CF"/>
    <w:rsid w:val="0020036B"/>
    <w:rsid w:val="0020209C"/>
    <w:rsid w:val="00206BB7"/>
    <w:rsid w:val="0021010F"/>
    <w:rsid w:val="002138D9"/>
    <w:rsid w:val="00216BBF"/>
    <w:rsid w:val="00223371"/>
    <w:rsid w:val="00223D6E"/>
    <w:rsid w:val="00227578"/>
    <w:rsid w:val="0023117F"/>
    <w:rsid w:val="002329B7"/>
    <w:rsid w:val="00236714"/>
    <w:rsid w:val="00242658"/>
    <w:rsid w:val="00243500"/>
    <w:rsid w:val="002439CB"/>
    <w:rsid w:val="00245F2A"/>
    <w:rsid w:val="00247DEE"/>
    <w:rsid w:val="00256FAD"/>
    <w:rsid w:val="00257D91"/>
    <w:rsid w:val="002645B8"/>
    <w:rsid w:val="002717A1"/>
    <w:rsid w:val="00272748"/>
    <w:rsid w:val="00274850"/>
    <w:rsid w:val="0028140B"/>
    <w:rsid w:val="002818D4"/>
    <w:rsid w:val="0028428D"/>
    <w:rsid w:val="00290FF1"/>
    <w:rsid w:val="00291D9A"/>
    <w:rsid w:val="00293163"/>
    <w:rsid w:val="00297982"/>
    <w:rsid w:val="002A1412"/>
    <w:rsid w:val="002B4200"/>
    <w:rsid w:val="002B4A77"/>
    <w:rsid w:val="002B547C"/>
    <w:rsid w:val="002B5C9F"/>
    <w:rsid w:val="002B77AA"/>
    <w:rsid w:val="002C08A5"/>
    <w:rsid w:val="002C224F"/>
    <w:rsid w:val="002C5688"/>
    <w:rsid w:val="002C75DF"/>
    <w:rsid w:val="002D06E4"/>
    <w:rsid w:val="002D4C8E"/>
    <w:rsid w:val="002E16A3"/>
    <w:rsid w:val="002E4E3C"/>
    <w:rsid w:val="002E74B8"/>
    <w:rsid w:val="002F110D"/>
    <w:rsid w:val="002F3973"/>
    <w:rsid w:val="002F448F"/>
    <w:rsid w:val="002F70BF"/>
    <w:rsid w:val="0031343C"/>
    <w:rsid w:val="0031467A"/>
    <w:rsid w:val="00315968"/>
    <w:rsid w:val="0032115F"/>
    <w:rsid w:val="00321225"/>
    <w:rsid w:val="00321CE8"/>
    <w:rsid w:val="00322E8A"/>
    <w:rsid w:val="0032528B"/>
    <w:rsid w:val="00325757"/>
    <w:rsid w:val="0033019E"/>
    <w:rsid w:val="003310C5"/>
    <w:rsid w:val="003322B9"/>
    <w:rsid w:val="003334A5"/>
    <w:rsid w:val="00337AE5"/>
    <w:rsid w:val="00341E76"/>
    <w:rsid w:val="003449DC"/>
    <w:rsid w:val="00344EE8"/>
    <w:rsid w:val="00345290"/>
    <w:rsid w:val="00353B86"/>
    <w:rsid w:val="0036103A"/>
    <w:rsid w:val="003625FB"/>
    <w:rsid w:val="00362FD2"/>
    <w:rsid w:val="0036784D"/>
    <w:rsid w:val="00373564"/>
    <w:rsid w:val="00380C41"/>
    <w:rsid w:val="00380CDF"/>
    <w:rsid w:val="00381652"/>
    <w:rsid w:val="003826B2"/>
    <w:rsid w:val="0038271F"/>
    <w:rsid w:val="00382933"/>
    <w:rsid w:val="0038368F"/>
    <w:rsid w:val="00384335"/>
    <w:rsid w:val="00386B8D"/>
    <w:rsid w:val="00390A6C"/>
    <w:rsid w:val="00396E00"/>
    <w:rsid w:val="003A0CF5"/>
    <w:rsid w:val="003A20EF"/>
    <w:rsid w:val="003A5D06"/>
    <w:rsid w:val="003B1C02"/>
    <w:rsid w:val="003B4045"/>
    <w:rsid w:val="003B47F5"/>
    <w:rsid w:val="003C2E87"/>
    <w:rsid w:val="003C4B9A"/>
    <w:rsid w:val="003C5670"/>
    <w:rsid w:val="003C741C"/>
    <w:rsid w:val="003D03F8"/>
    <w:rsid w:val="003D2459"/>
    <w:rsid w:val="003D2EA5"/>
    <w:rsid w:val="003D3317"/>
    <w:rsid w:val="003D45BD"/>
    <w:rsid w:val="003E0C5D"/>
    <w:rsid w:val="003F559A"/>
    <w:rsid w:val="004009FF"/>
    <w:rsid w:val="004021AF"/>
    <w:rsid w:val="0040627C"/>
    <w:rsid w:val="00411772"/>
    <w:rsid w:val="004134AD"/>
    <w:rsid w:val="00416435"/>
    <w:rsid w:val="0041693C"/>
    <w:rsid w:val="004179F7"/>
    <w:rsid w:val="0043088F"/>
    <w:rsid w:val="004310EF"/>
    <w:rsid w:val="00432B9E"/>
    <w:rsid w:val="00437B8F"/>
    <w:rsid w:val="004420D7"/>
    <w:rsid w:val="00446516"/>
    <w:rsid w:val="00446FBF"/>
    <w:rsid w:val="004534C3"/>
    <w:rsid w:val="00453B73"/>
    <w:rsid w:val="00460ECF"/>
    <w:rsid w:val="00462CF9"/>
    <w:rsid w:val="004639A2"/>
    <w:rsid w:val="00465820"/>
    <w:rsid w:val="004809BA"/>
    <w:rsid w:val="00483B82"/>
    <w:rsid w:val="004927A8"/>
    <w:rsid w:val="004978F6"/>
    <w:rsid w:val="004A386D"/>
    <w:rsid w:val="004B0191"/>
    <w:rsid w:val="004B1244"/>
    <w:rsid w:val="004B4A42"/>
    <w:rsid w:val="004C1479"/>
    <w:rsid w:val="004C4501"/>
    <w:rsid w:val="004C61AC"/>
    <w:rsid w:val="004D6C7F"/>
    <w:rsid w:val="004E176C"/>
    <w:rsid w:val="004E305B"/>
    <w:rsid w:val="004E5C2B"/>
    <w:rsid w:val="004E7448"/>
    <w:rsid w:val="004F3920"/>
    <w:rsid w:val="004F4B1C"/>
    <w:rsid w:val="004F59B7"/>
    <w:rsid w:val="004F72E2"/>
    <w:rsid w:val="004F7428"/>
    <w:rsid w:val="00500FF4"/>
    <w:rsid w:val="005013F2"/>
    <w:rsid w:val="00502052"/>
    <w:rsid w:val="00502836"/>
    <w:rsid w:val="00505D98"/>
    <w:rsid w:val="00507EE9"/>
    <w:rsid w:val="00515189"/>
    <w:rsid w:val="00515BF5"/>
    <w:rsid w:val="0051747F"/>
    <w:rsid w:val="00517D0E"/>
    <w:rsid w:val="00520D24"/>
    <w:rsid w:val="00521769"/>
    <w:rsid w:val="00535E81"/>
    <w:rsid w:val="00537677"/>
    <w:rsid w:val="00541752"/>
    <w:rsid w:val="0054299A"/>
    <w:rsid w:val="00543518"/>
    <w:rsid w:val="00543D92"/>
    <w:rsid w:val="00550446"/>
    <w:rsid w:val="00552353"/>
    <w:rsid w:val="00554213"/>
    <w:rsid w:val="0055429B"/>
    <w:rsid w:val="00555369"/>
    <w:rsid w:val="00556FE5"/>
    <w:rsid w:val="005604AF"/>
    <w:rsid w:val="005614F5"/>
    <w:rsid w:val="00564A08"/>
    <w:rsid w:val="005664F2"/>
    <w:rsid w:val="00570389"/>
    <w:rsid w:val="005707CD"/>
    <w:rsid w:val="0057298F"/>
    <w:rsid w:val="00576EE9"/>
    <w:rsid w:val="00581CF4"/>
    <w:rsid w:val="005873E5"/>
    <w:rsid w:val="00587F61"/>
    <w:rsid w:val="00590045"/>
    <w:rsid w:val="005917EB"/>
    <w:rsid w:val="0059363B"/>
    <w:rsid w:val="00594EA3"/>
    <w:rsid w:val="00596187"/>
    <w:rsid w:val="005A2195"/>
    <w:rsid w:val="005A5F49"/>
    <w:rsid w:val="005B63FC"/>
    <w:rsid w:val="005C0734"/>
    <w:rsid w:val="005C121C"/>
    <w:rsid w:val="005C2B8F"/>
    <w:rsid w:val="005D3731"/>
    <w:rsid w:val="005D5C93"/>
    <w:rsid w:val="005E4EED"/>
    <w:rsid w:val="005E6FE0"/>
    <w:rsid w:val="005F07C6"/>
    <w:rsid w:val="005F1D40"/>
    <w:rsid w:val="005F574C"/>
    <w:rsid w:val="00600966"/>
    <w:rsid w:val="006220FA"/>
    <w:rsid w:val="00627E14"/>
    <w:rsid w:val="00636BA6"/>
    <w:rsid w:val="00645CE3"/>
    <w:rsid w:val="00647F3C"/>
    <w:rsid w:val="00652B5F"/>
    <w:rsid w:val="00653501"/>
    <w:rsid w:val="00660704"/>
    <w:rsid w:val="00661BC7"/>
    <w:rsid w:val="00663D38"/>
    <w:rsid w:val="00673356"/>
    <w:rsid w:val="00680723"/>
    <w:rsid w:val="00681336"/>
    <w:rsid w:val="00682E01"/>
    <w:rsid w:val="00684302"/>
    <w:rsid w:val="00685A71"/>
    <w:rsid w:val="00690F92"/>
    <w:rsid w:val="006945B0"/>
    <w:rsid w:val="006A0636"/>
    <w:rsid w:val="006A428F"/>
    <w:rsid w:val="006A47DA"/>
    <w:rsid w:val="006A7E3D"/>
    <w:rsid w:val="006B30AA"/>
    <w:rsid w:val="006B343A"/>
    <w:rsid w:val="006C1E9D"/>
    <w:rsid w:val="006C6EB9"/>
    <w:rsid w:val="006C7D77"/>
    <w:rsid w:val="006D139A"/>
    <w:rsid w:val="006D314B"/>
    <w:rsid w:val="006D33E3"/>
    <w:rsid w:val="006D5FAE"/>
    <w:rsid w:val="006E0213"/>
    <w:rsid w:val="006E7113"/>
    <w:rsid w:val="006F26E2"/>
    <w:rsid w:val="006F4B7F"/>
    <w:rsid w:val="0070318E"/>
    <w:rsid w:val="00703C2F"/>
    <w:rsid w:val="00704DCD"/>
    <w:rsid w:val="0070512F"/>
    <w:rsid w:val="00710AB2"/>
    <w:rsid w:val="007152E5"/>
    <w:rsid w:val="00716059"/>
    <w:rsid w:val="0072139B"/>
    <w:rsid w:val="007402E3"/>
    <w:rsid w:val="00740E80"/>
    <w:rsid w:val="0074284A"/>
    <w:rsid w:val="00755451"/>
    <w:rsid w:val="00771A86"/>
    <w:rsid w:val="00771EF0"/>
    <w:rsid w:val="007755FC"/>
    <w:rsid w:val="00775AEC"/>
    <w:rsid w:val="0078000D"/>
    <w:rsid w:val="00785689"/>
    <w:rsid w:val="007912BE"/>
    <w:rsid w:val="007A02F8"/>
    <w:rsid w:val="007A50D4"/>
    <w:rsid w:val="007A7521"/>
    <w:rsid w:val="007B28B8"/>
    <w:rsid w:val="007B4AFA"/>
    <w:rsid w:val="007B7BCB"/>
    <w:rsid w:val="007C0FC8"/>
    <w:rsid w:val="007C5834"/>
    <w:rsid w:val="007D3F96"/>
    <w:rsid w:val="007D735B"/>
    <w:rsid w:val="007E0E63"/>
    <w:rsid w:val="007E190D"/>
    <w:rsid w:val="007E2C1B"/>
    <w:rsid w:val="007E645C"/>
    <w:rsid w:val="007F068F"/>
    <w:rsid w:val="00820977"/>
    <w:rsid w:val="008227B1"/>
    <w:rsid w:val="00825452"/>
    <w:rsid w:val="0082596A"/>
    <w:rsid w:val="008309BA"/>
    <w:rsid w:val="00833872"/>
    <w:rsid w:val="00835691"/>
    <w:rsid w:val="008419F1"/>
    <w:rsid w:val="008442D6"/>
    <w:rsid w:val="008512AE"/>
    <w:rsid w:val="00854E88"/>
    <w:rsid w:val="0086354C"/>
    <w:rsid w:val="00871FA0"/>
    <w:rsid w:val="008758B4"/>
    <w:rsid w:val="00876413"/>
    <w:rsid w:val="00880018"/>
    <w:rsid w:val="00881762"/>
    <w:rsid w:val="00890B1D"/>
    <w:rsid w:val="008921C6"/>
    <w:rsid w:val="008955D5"/>
    <w:rsid w:val="008A347E"/>
    <w:rsid w:val="008A4A79"/>
    <w:rsid w:val="008B1936"/>
    <w:rsid w:val="008C0565"/>
    <w:rsid w:val="008C06E4"/>
    <w:rsid w:val="008C3DCC"/>
    <w:rsid w:val="008C7525"/>
    <w:rsid w:val="008D6A16"/>
    <w:rsid w:val="008D7F72"/>
    <w:rsid w:val="008E1A91"/>
    <w:rsid w:val="008E307D"/>
    <w:rsid w:val="008E46E3"/>
    <w:rsid w:val="008E645B"/>
    <w:rsid w:val="008E7B3D"/>
    <w:rsid w:val="008F2282"/>
    <w:rsid w:val="008F5DE7"/>
    <w:rsid w:val="008F6C2E"/>
    <w:rsid w:val="008F7D44"/>
    <w:rsid w:val="0091070B"/>
    <w:rsid w:val="00910F5C"/>
    <w:rsid w:val="0091432B"/>
    <w:rsid w:val="00916652"/>
    <w:rsid w:val="00920BB9"/>
    <w:rsid w:val="00935789"/>
    <w:rsid w:val="00937B8A"/>
    <w:rsid w:val="00944B79"/>
    <w:rsid w:val="00945882"/>
    <w:rsid w:val="009502C1"/>
    <w:rsid w:val="00961181"/>
    <w:rsid w:val="0096119F"/>
    <w:rsid w:val="009675C7"/>
    <w:rsid w:val="009837BB"/>
    <w:rsid w:val="009858B6"/>
    <w:rsid w:val="00985FCC"/>
    <w:rsid w:val="009905A7"/>
    <w:rsid w:val="0099272E"/>
    <w:rsid w:val="009A5DDC"/>
    <w:rsid w:val="009A6621"/>
    <w:rsid w:val="009B47EF"/>
    <w:rsid w:val="009C7466"/>
    <w:rsid w:val="009C7E4D"/>
    <w:rsid w:val="009D395B"/>
    <w:rsid w:val="009D6312"/>
    <w:rsid w:val="009E32D2"/>
    <w:rsid w:val="009E4060"/>
    <w:rsid w:val="009E528A"/>
    <w:rsid w:val="009F3D0B"/>
    <w:rsid w:val="009F3D23"/>
    <w:rsid w:val="009F552A"/>
    <w:rsid w:val="00A04635"/>
    <w:rsid w:val="00A0697E"/>
    <w:rsid w:val="00A07B36"/>
    <w:rsid w:val="00A106E7"/>
    <w:rsid w:val="00A11056"/>
    <w:rsid w:val="00A12EC2"/>
    <w:rsid w:val="00A20720"/>
    <w:rsid w:val="00A2573D"/>
    <w:rsid w:val="00A26B05"/>
    <w:rsid w:val="00A41985"/>
    <w:rsid w:val="00A4278A"/>
    <w:rsid w:val="00A43BE5"/>
    <w:rsid w:val="00A448DA"/>
    <w:rsid w:val="00A50D75"/>
    <w:rsid w:val="00A517AD"/>
    <w:rsid w:val="00A55750"/>
    <w:rsid w:val="00A60A86"/>
    <w:rsid w:val="00A6209D"/>
    <w:rsid w:val="00A63393"/>
    <w:rsid w:val="00A65952"/>
    <w:rsid w:val="00A661E2"/>
    <w:rsid w:val="00A67C80"/>
    <w:rsid w:val="00A71833"/>
    <w:rsid w:val="00A7717D"/>
    <w:rsid w:val="00A8018E"/>
    <w:rsid w:val="00A83869"/>
    <w:rsid w:val="00A83F59"/>
    <w:rsid w:val="00A93D3B"/>
    <w:rsid w:val="00A95CDF"/>
    <w:rsid w:val="00A9700C"/>
    <w:rsid w:val="00A97355"/>
    <w:rsid w:val="00AA09B3"/>
    <w:rsid w:val="00AA0C5E"/>
    <w:rsid w:val="00AA4CA5"/>
    <w:rsid w:val="00AB07BE"/>
    <w:rsid w:val="00AB5DD1"/>
    <w:rsid w:val="00AC5776"/>
    <w:rsid w:val="00AD15B6"/>
    <w:rsid w:val="00AD30F5"/>
    <w:rsid w:val="00AD32AD"/>
    <w:rsid w:val="00AD4406"/>
    <w:rsid w:val="00AD5142"/>
    <w:rsid w:val="00AD5A0D"/>
    <w:rsid w:val="00AD7DB4"/>
    <w:rsid w:val="00AE4563"/>
    <w:rsid w:val="00AE56B7"/>
    <w:rsid w:val="00AF19C2"/>
    <w:rsid w:val="00AF27DE"/>
    <w:rsid w:val="00AF548C"/>
    <w:rsid w:val="00AF6F21"/>
    <w:rsid w:val="00B000BE"/>
    <w:rsid w:val="00B03582"/>
    <w:rsid w:val="00B03A56"/>
    <w:rsid w:val="00B03DA9"/>
    <w:rsid w:val="00B12988"/>
    <w:rsid w:val="00B1701E"/>
    <w:rsid w:val="00B211F0"/>
    <w:rsid w:val="00B21C69"/>
    <w:rsid w:val="00B220A3"/>
    <w:rsid w:val="00B31029"/>
    <w:rsid w:val="00B320B0"/>
    <w:rsid w:val="00B52735"/>
    <w:rsid w:val="00B52A79"/>
    <w:rsid w:val="00B61696"/>
    <w:rsid w:val="00B62C8F"/>
    <w:rsid w:val="00B63298"/>
    <w:rsid w:val="00B64195"/>
    <w:rsid w:val="00B65A22"/>
    <w:rsid w:val="00B65CA3"/>
    <w:rsid w:val="00B70FCB"/>
    <w:rsid w:val="00B71322"/>
    <w:rsid w:val="00B76D55"/>
    <w:rsid w:val="00B83C9B"/>
    <w:rsid w:val="00B93EC1"/>
    <w:rsid w:val="00B95FFF"/>
    <w:rsid w:val="00B9676F"/>
    <w:rsid w:val="00B96A03"/>
    <w:rsid w:val="00B96F97"/>
    <w:rsid w:val="00B973D5"/>
    <w:rsid w:val="00B9753F"/>
    <w:rsid w:val="00B9757B"/>
    <w:rsid w:val="00BA1220"/>
    <w:rsid w:val="00BB1F05"/>
    <w:rsid w:val="00BB56BA"/>
    <w:rsid w:val="00BB61A2"/>
    <w:rsid w:val="00BC33DB"/>
    <w:rsid w:val="00BC5248"/>
    <w:rsid w:val="00BD2BB6"/>
    <w:rsid w:val="00BD4EC8"/>
    <w:rsid w:val="00BD5183"/>
    <w:rsid w:val="00BE3BB2"/>
    <w:rsid w:val="00BE5BD2"/>
    <w:rsid w:val="00BE6D19"/>
    <w:rsid w:val="00BE7E29"/>
    <w:rsid w:val="00BF0C0A"/>
    <w:rsid w:val="00BF79D0"/>
    <w:rsid w:val="00BF7AFE"/>
    <w:rsid w:val="00C00143"/>
    <w:rsid w:val="00C02207"/>
    <w:rsid w:val="00C02F36"/>
    <w:rsid w:val="00C10C78"/>
    <w:rsid w:val="00C12034"/>
    <w:rsid w:val="00C2125E"/>
    <w:rsid w:val="00C24BD6"/>
    <w:rsid w:val="00C356B3"/>
    <w:rsid w:val="00C428FC"/>
    <w:rsid w:val="00C45198"/>
    <w:rsid w:val="00C5063F"/>
    <w:rsid w:val="00C55BEE"/>
    <w:rsid w:val="00C5658B"/>
    <w:rsid w:val="00C61BFB"/>
    <w:rsid w:val="00C67A1B"/>
    <w:rsid w:val="00C763AF"/>
    <w:rsid w:val="00C810F1"/>
    <w:rsid w:val="00C838B8"/>
    <w:rsid w:val="00C83CB4"/>
    <w:rsid w:val="00C84AB3"/>
    <w:rsid w:val="00C85F09"/>
    <w:rsid w:val="00C926F7"/>
    <w:rsid w:val="00C937B6"/>
    <w:rsid w:val="00C940C8"/>
    <w:rsid w:val="00C9417B"/>
    <w:rsid w:val="00CA0DF2"/>
    <w:rsid w:val="00CA6031"/>
    <w:rsid w:val="00CA6535"/>
    <w:rsid w:val="00CB076A"/>
    <w:rsid w:val="00CB6737"/>
    <w:rsid w:val="00CD2401"/>
    <w:rsid w:val="00CD3515"/>
    <w:rsid w:val="00CD729E"/>
    <w:rsid w:val="00CE54C8"/>
    <w:rsid w:val="00D00CEE"/>
    <w:rsid w:val="00D02713"/>
    <w:rsid w:val="00D0317B"/>
    <w:rsid w:val="00D0356F"/>
    <w:rsid w:val="00D0405F"/>
    <w:rsid w:val="00D05283"/>
    <w:rsid w:val="00D1763E"/>
    <w:rsid w:val="00D21D82"/>
    <w:rsid w:val="00D2682E"/>
    <w:rsid w:val="00D3265D"/>
    <w:rsid w:val="00D45071"/>
    <w:rsid w:val="00D519EA"/>
    <w:rsid w:val="00D5281E"/>
    <w:rsid w:val="00D53089"/>
    <w:rsid w:val="00D62581"/>
    <w:rsid w:val="00D75022"/>
    <w:rsid w:val="00D77864"/>
    <w:rsid w:val="00D8003C"/>
    <w:rsid w:val="00D83397"/>
    <w:rsid w:val="00D86181"/>
    <w:rsid w:val="00D8740C"/>
    <w:rsid w:val="00D9064D"/>
    <w:rsid w:val="00D90EAA"/>
    <w:rsid w:val="00D95323"/>
    <w:rsid w:val="00D97CE4"/>
    <w:rsid w:val="00DA2F2E"/>
    <w:rsid w:val="00DA651B"/>
    <w:rsid w:val="00DA66EC"/>
    <w:rsid w:val="00DA7BB4"/>
    <w:rsid w:val="00DB0B2D"/>
    <w:rsid w:val="00DB5A4F"/>
    <w:rsid w:val="00DB63F3"/>
    <w:rsid w:val="00DC3DE6"/>
    <w:rsid w:val="00DD1729"/>
    <w:rsid w:val="00DD243B"/>
    <w:rsid w:val="00DD3C87"/>
    <w:rsid w:val="00DD5E91"/>
    <w:rsid w:val="00DD6F83"/>
    <w:rsid w:val="00DE1019"/>
    <w:rsid w:val="00DE6EE4"/>
    <w:rsid w:val="00DE7BCA"/>
    <w:rsid w:val="00DF1797"/>
    <w:rsid w:val="00DF22A0"/>
    <w:rsid w:val="00DF3636"/>
    <w:rsid w:val="00DF5993"/>
    <w:rsid w:val="00E005C9"/>
    <w:rsid w:val="00E00846"/>
    <w:rsid w:val="00E01122"/>
    <w:rsid w:val="00E0134B"/>
    <w:rsid w:val="00E06CDD"/>
    <w:rsid w:val="00E12B34"/>
    <w:rsid w:val="00E1300B"/>
    <w:rsid w:val="00E15756"/>
    <w:rsid w:val="00E15C17"/>
    <w:rsid w:val="00E1630F"/>
    <w:rsid w:val="00E16B70"/>
    <w:rsid w:val="00E16DDA"/>
    <w:rsid w:val="00E21B57"/>
    <w:rsid w:val="00E26B6A"/>
    <w:rsid w:val="00E27522"/>
    <w:rsid w:val="00E3073A"/>
    <w:rsid w:val="00E3132E"/>
    <w:rsid w:val="00E31FCC"/>
    <w:rsid w:val="00E353BA"/>
    <w:rsid w:val="00E372B9"/>
    <w:rsid w:val="00E435CC"/>
    <w:rsid w:val="00E54F9E"/>
    <w:rsid w:val="00E56094"/>
    <w:rsid w:val="00E56F0F"/>
    <w:rsid w:val="00E626D3"/>
    <w:rsid w:val="00E6733B"/>
    <w:rsid w:val="00E70A92"/>
    <w:rsid w:val="00E72C82"/>
    <w:rsid w:val="00E73972"/>
    <w:rsid w:val="00E76EF9"/>
    <w:rsid w:val="00E77276"/>
    <w:rsid w:val="00E80578"/>
    <w:rsid w:val="00E83133"/>
    <w:rsid w:val="00E842B7"/>
    <w:rsid w:val="00E859B3"/>
    <w:rsid w:val="00E9349E"/>
    <w:rsid w:val="00EA0CA7"/>
    <w:rsid w:val="00EA4199"/>
    <w:rsid w:val="00EB0CB0"/>
    <w:rsid w:val="00EB1C8D"/>
    <w:rsid w:val="00EB2F98"/>
    <w:rsid w:val="00EB58E4"/>
    <w:rsid w:val="00EB6794"/>
    <w:rsid w:val="00EB6925"/>
    <w:rsid w:val="00EB7FCE"/>
    <w:rsid w:val="00EC0A0A"/>
    <w:rsid w:val="00EC31E2"/>
    <w:rsid w:val="00EC3B07"/>
    <w:rsid w:val="00EC4435"/>
    <w:rsid w:val="00EC748D"/>
    <w:rsid w:val="00ED0AA5"/>
    <w:rsid w:val="00ED1F07"/>
    <w:rsid w:val="00ED1F5B"/>
    <w:rsid w:val="00ED2776"/>
    <w:rsid w:val="00ED69D7"/>
    <w:rsid w:val="00EE0528"/>
    <w:rsid w:val="00EE0AC9"/>
    <w:rsid w:val="00EE438B"/>
    <w:rsid w:val="00EE5733"/>
    <w:rsid w:val="00EE6800"/>
    <w:rsid w:val="00EF04E1"/>
    <w:rsid w:val="00EF06D5"/>
    <w:rsid w:val="00EF5F3F"/>
    <w:rsid w:val="00F02C10"/>
    <w:rsid w:val="00F0348F"/>
    <w:rsid w:val="00F03AE6"/>
    <w:rsid w:val="00F03B86"/>
    <w:rsid w:val="00F0609D"/>
    <w:rsid w:val="00F068AF"/>
    <w:rsid w:val="00F078A4"/>
    <w:rsid w:val="00F078F8"/>
    <w:rsid w:val="00F120CC"/>
    <w:rsid w:val="00F16DEB"/>
    <w:rsid w:val="00F20FAF"/>
    <w:rsid w:val="00F256BC"/>
    <w:rsid w:val="00F336DA"/>
    <w:rsid w:val="00F350A6"/>
    <w:rsid w:val="00F35ABB"/>
    <w:rsid w:val="00F35DAC"/>
    <w:rsid w:val="00F40E09"/>
    <w:rsid w:val="00F4125E"/>
    <w:rsid w:val="00F43E04"/>
    <w:rsid w:val="00F44109"/>
    <w:rsid w:val="00F50D74"/>
    <w:rsid w:val="00F51FB1"/>
    <w:rsid w:val="00F555B6"/>
    <w:rsid w:val="00F55BE0"/>
    <w:rsid w:val="00F56ADC"/>
    <w:rsid w:val="00F57280"/>
    <w:rsid w:val="00F602B4"/>
    <w:rsid w:val="00F631FA"/>
    <w:rsid w:val="00F63E02"/>
    <w:rsid w:val="00F64440"/>
    <w:rsid w:val="00F649AA"/>
    <w:rsid w:val="00F65D23"/>
    <w:rsid w:val="00F77D8E"/>
    <w:rsid w:val="00F8299A"/>
    <w:rsid w:val="00F82A87"/>
    <w:rsid w:val="00F85A6D"/>
    <w:rsid w:val="00F85EF3"/>
    <w:rsid w:val="00F9152B"/>
    <w:rsid w:val="00F92C89"/>
    <w:rsid w:val="00F946E7"/>
    <w:rsid w:val="00F9553A"/>
    <w:rsid w:val="00F96FD3"/>
    <w:rsid w:val="00F97CA1"/>
    <w:rsid w:val="00FA1FBB"/>
    <w:rsid w:val="00FA76DF"/>
    <w:rsid w:val="00FB5A8E"/>
    <w:rsid w:val="00FC2578"/>
    <w:rsid w:val="00FC2B70"/>
    <w:rsid w:val="00FC5222"/>
    <w:rsid w:val="00FD35E9"/>
    <w:rsid w:val="00FD4F2E"/>
    <w:rsid w:val="00FD5646"/>
    <w:rsid w:val="00FD5AD7"/>
    <w:rsid w:val="00FE3FE6"/>
    <w:rsid w:val="00FE7F8A"/>
    <w:rsid w:val="00FF392B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rsid w:val="00EC31E2"/>
    <w:rPr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41</TotalTime>
  <Pages>3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SOP - Collate PDF Format Invoices/Credit Notes</dc:subject>
  <dc:creator>DCP</dc:creator>
  <cp:keywords>1.0</cp:keywords>
  <dc:description>This service pack provides the ability to collate invoices and credit notes printed in PDF format in to a single PDF file.</dc:description>
  <cp:lastModifiedBy>Penfold, Dan</cp:lastModifiedBy>
  <cp:revision>8</cp:revision>
  <cp:lastPrinted>2002-03-05T14:24:00Z</cp:lastPrinted>
  <dcterms:created xsi:type="dcterms:W3CDTF">2013-07-05T16:16:00Z</dcterms:created>
  <dcterms:modified xsi:type="dcterms:W3CDTF">2013-07-08T09:10:00Z</dcterms:modified>
</cp:coreProperties>
</file>