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50104F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EC5548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50104F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EB61E1">
        <w:t>Minimum Stock Level in SOP Transaction Desktop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EB61E1">
        <w:rPr>
          <w:rFonts w:ascii="CG Omega" w:hAnsi="CG Omega"/>
          <w:sz w:val="24"/>
          <w:lang w:val="en-GB"/>
        </w:rPr>
        <w:t>This service pack extends the SOP Transaction Desktop profile settings to include a new option that controls whether or not a message is shown (during line entry) if a products quantity is lower than its specified minimum stock level.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79F">
        <w:trPr>
          <w:trHeight w:val="240"/>
        </w:trPr>
        <w:tc>
          <w:tcPr>
            <w:tcW w:w="10173" w:type="dxa"/>
          </w:tcPr>
          <w:p w:rsidR="0060359B" w:rsidRDefault="00EB61E1" w:rsidP="00EB61E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</w:t>
            </w:r>
            <w:r w:rsidR="0060359B">
              <w:rPr>
                <w:rFonts w:ascii="CG Omega" w:hAnsi="CG Omega"/>
                <w:sz w:val="24"/>
              </w:rPr>
              <w:t xml:space="preserve">he </w:t>
            </w:r>
            <w:r w:rsidR="00FB4ACF">
              <w:rPr>
                <w:rFonts w:ascii="CG Omega" w:hAnsi="CG Omega"/>
                <w:sz w:val="24"/>
              </w:rPr>
              <w:t>SOP Transaction Desktop profile setting</w:t>
            </w:r>
            <w:r w:rsidR="00F76C3E">
              <w:rPr>
                <w:rFonts w:ascii="CG Omega" w:hAnsi="CG Omega"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 xml:space="preserve"> have been changed</w:t>
            </w:r>
            <w:r w:rsidR="00FB4ACF">
              <w:rPr>
                <w:rFonts w:ascii="CG Omega" w:hAnsi="CG Omega"/>
                <w:sz w:val="24"/>
              </w:rPr>
              <w:t xml:space="preserve"> to </w:t>
            </w:r>
            <w:r w:rsidR="00C71327">
              <w:rPr>
                <w:rFonts w:ascii="CG Omega" w:hAnsi="CG Omega"/>
                <w:sz w:val="24"/>
              </w:rPr>
              <w:t>include a new option label</w:t>
            </w:r>
            <w:r w:rsidR="0060359B">
              <w:rPr>
                <w:rFonts w:ascii="CG Omega" w:hAnsi="CG Omega"/>
                <w:sz w:val="24"/>
              </w:rPr>
              <w:t>le</w:t>
            </w:r>
            <w:r w:rsidR="00C71327">
              <w:rPr>
                <w:rFonts w:ascii="CG Omega" w:hAnsi="CG Omega"/>
                <w:sz w:val="24"/>
              </w:rPr>
              <w:t>d ‘</w:t>
            </w:r>
            <w:r w:rsidR="009D0A77" w:rsidRPr="009D0A77">
              <w:rPr>
                <w:rFonts w:ascii="CG Omega" w:hAnsi="CG Omega"/>
                <w:sz w:val="24"/>
                <w:lang w:val="en-US"/>
              </w:rPr>
              <w:t xml:space="preserve">Warn user when stock </w:t>
            </w:r>
            <w:r w:rsidR="00511BAA">
              <w:rPr>
                <w:rFonts w:ascii="CG Omega" w:hAnsi="CG Omega"/>
                <w:sz w:val="24"/>
                <w:lang w:val="en-US"/>
              </w:rPr>
              <w:t xml:space="preserve">level is </w:t>
            </w:r>
            <w:r w:rsidR="009D0A77" w:rsidRPr="009D0A77">
              <w:rPr>
                <w:rFonts w:ascii="CG Omega" w:hAnsi="CG Omega"/>
                <w:sz w:val="24"/>
                <w:lang w:val="en-US"/>
              </w:rPr>
              <w:t xml:space="preserve">below </w:t>
            </w:r>
            <w:r w:rsidR="00511BAA">
              <w:rPr>
                <w:rFonts w:ascii="CG Omega" w:hAnsi="CG Omega"/>
                <w:sz w:val="24"/>
                <w:lang w:val="en-US"/>
              </w:rPr>
              <w:t xml:space="preserve">the </w:t>
            </w:r>
            <w:r w:rsidR="009D0A77" w:rsidRPr="009D0A77">
              <w:rPr>
                <w:rFonts w:ascii="CG Omega" w:hAnsi="CG Omega"/>
                <w:sz w:val="24"/>
                <w:lang w:val="en-US"/>
              </w:rPr>
              <w:t>product’s minimum</w:t>
            </w:r>
            <w:r w:rsidR="00FE6501">
              <w:rPr>
                <w:rFonts w:ascii="CG Omega" w:hAnsi="CG Omega"/>
                <w:sz w:val="24"/>
              </w:rPr>
              <w:t>?</w:t>
            </w:r>
            <w:proofErr w:type="gramStart"/>
            <w:r w:rsidR="00C71327">
              <w:rPr>
                <w:rFonts w:ascii="CG Omega" w:hAnsi="CG Omega"/>
                <w:sz w:val="24"/>
              </w:rPr>
              <w:t>’.</w:t>
            </w:r>
            <w:proofErr w:type="gramEnd"/>
            <w:r w:rsidR="00C71327">
              <w:rPr>
                <w:rFonts w:ascii="CG Omega" w:hAnsi="CG Omega"/>
                <w:sz w:val="24"/>
              </w:rPr>
              <w:t xml:space="preserve"> If set </w:t>
            </w:r>
            <w:r w:rsidR="00751F4A">
              <w:rPr>
                <w:rFonts w:ascii="CG Omega" w:hAnsi="CG Omega"/>
                <w:sz w:val="24"/>
              </w:rPr>
              <w:t>a warning is shown (during line entry/amendment) if the product’s stock level falls below its specified minimum.</w:t>
            </w:r>
          </w:p>
        </w:tc>
      </w:tr>
      <w:tr w:rsidR="00F46F58">
        <w:trPr>
          <w:trHeight w:val="240"/>
        </w:trPr>
        <w:tc>
          <w:tcPr>
            <w:tcW w:w="10173" w:type="dxa"/>
          </w:tcPr>
          <w:p w:rsidR="00F46F58" w:rsidRDefault="00F46F58" w:rsidP="00653F42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Note </w:t>
            </w:r>
            <w:r w:rsidR="00F76C3E">
              <w:rPr>
                <w:rFonts w:ascii="CG Omega" w:hAnsi="CG Omega"/>
                <w:sz w:val="24"/>
              </w:rPr>
              <w:t xml:space="preserve">these changes are only available in the Transaction Desktop and </w:t>
            </w:r>
            <w:r w:rsidR="00653F42">
              <w:rPr>
                <w:rFonts w:ascii="CG Omega" w:hAnsi="CG Omega"/>
                <w:sz w:val="24"/>
              </w:rPr>
              <w:t>are</w:t>
            </w:r>
            <w:r w:rsidR="00F76C3E">
              <w:rPr>
                <w:rFonts w:ascii="CG Omega" w:hAnsi="CG Omega"/>
                <w:sz w:val="24"/>
              </w:rPr>
              <w:t xml:space="preserve"> not available in Sales Order Entry.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E842B7" w:rsidRDefault="00E842B7"/>
    <w:p w:rsidR="004137C4" w:rsidRDefault="004137C4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9E6D4E" w:rsidP="008D78F7">
      <w:pPr>
        <w:pStyle w:val="Heading3"/>
        <w:ind w:left="0"/>
      </w:pPr>
      <w:r>
        <w:t xml:space="preserve">Desktop Profile – Configuration Settings </w:t>
      </w:r>
      <w:r w:rsidR="008D78F7">
        <w:t>Window</w:t>
      </w:r>
    </w:p>
    <w:p w:rsidR="008D78F7" w:rsidRDefault="00653F42">
      <w:pPr>
        <w:rPr>
          <w:noProof/>
          <w:lang w:val="en-GB"/>
        </w:rPr>
      </w:pPr>
      <w:r w:rsidRPr="00653F42">
        <w:rPr>
          <w:noProof/>
          <w:lang w:val="en-GB"/>
        </w:rPr>
        <w:pict>
          <v:shape id="Picture 1" o:spid="_x0000_i1025" type="#_x0000_t75" style="width:429.75pt;height:378pt;visibility:visible;mso-wrap-style:square">
            <v:imagedata r:id="rId9" o:title=""/>
          </v:shape>
        </w:pict>
      </w:r>
    </w:p>
    <w:p w:rsidR="00653F42" w:rsidRDefault="00653F42">
      <w:pPr>
        <w:rPr>
          <w:rFonts w:ascii="Arial" w:hAnsi="Arial"/>
          <w:b/>
          <w:sz w:val="22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643E79" w:rsidRPr="008E645B" w:rsidTr="00643E79">
        <w:trPr>
          <w:cantSplit/>
        </w:trPr>
        <w:tc>
          <w:tcPr>
            <w:tcW w:w="2268" w:type="dxa"/>
          </w:tcPr>
          <w:p w:rsidR="00643E79" w:rsidRDefault="005E39A0" w:rsidP="0049700C">
            <w:pPr>
              <w:pStyle w:val="Subheading"/>
            </w:pPr>
            <w:r>
              <w:t xml:space="preserve">Warn user when stock </w:t>
            </w:r>
            <w:r w:rsidR="00511BAA">
              <w:t xml:space="preserve">level is </w:t>
            </w:r>
            <w:r>
              <w:t xml:space="preserve">below </w:t>
            </w:r>
            <w:r w:rsidR="00511BAA">
              <w:t xml:space="preserve">the </w:t>
            </w:r>
            <w:r>
              <w:t>product’s minimum?</w:t>
            </w:r>
          </w:p>
        </w:tc>
        <w:tc>
          <w:tcPr>
            <w:tcW w:w="6237" w:type="dxa"/>
          </w:tcPr>
          <w:p w:rsidR="00643E79" w:rsidRPr="005707CD" w:rsidRDefault="005E39A0" w:rsidP="00045FCD">
            <w:pPr>
              <w:pStyle w:val="BodyText"/>
              <w:rPr>
                <w:i/>
              </w:rPr>
            </w:pPr>
            <w:r>
              <w:t xml:space="preserve">When this is set </w:t>
            </w:r>
            <w:r w:rsidR="00FE6501">
              <w:t xml:space="preserve">Transaction Desktop </w:t>
            </w:r>
            <w:r>
              <w:t>issues a warning (during line entry/maintenance)</w:t>
            </w:r>
            <w:r w:rsidR="00045FCD">
              <w:t xml:space="preserve"> if the stock level for the product falls below its specified minimum</w:t>
            </w:r>
            <w:r w:rsidR="00FE6501">
              <w:t>.</w:t>
            </w:r>
          </w:p>
        </w:tc>
      </w:tr>
    </w:tbl>
    <w:p w:rsidR="004137C4" w:rsidRDefault="004137C4">
      <w:pPr>
        <w:rPr>
          <w:i/>
          <w:iCs/>
        </w:rPr>
      </w:pPr>
      <w:bookmarkStart w:id="0" w:name="_GoBack"/>
      <w:bookmarkEnd w:id="0"/>
    </w:p>
    <w:sectPr w:rsidR="004137C4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04F" w:rsidRDefault="0050104F">
      <w:r>
        <w:separator/>
      </w:r>
    </w:p>
  </w:endnote>
  <w:endnote w:type="continuationSeparator" w:id="0">
    <w:p w:rsidR="0050104F" w:rsidRDefault="0050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A3B2A"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53F4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A3B2A"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53F42">
            <w:rPr>
              <w:rFonts w:ascii="Arial" w:hAnsi="Arial"/>
              <w:noProof/>
              <w:sz w:val="18"/>
            </w:rPr>
            <w:t>ZS60_000246.docx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A3B2A">
      <w:trPr>
        <w:cantSplit/>
      </w:trPr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53F4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BA3B2A" w:rsidRDefault="00BA3B2A" w:rsidP="00653F4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53F42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653F42">
            <w:t>2</w:t>
          </w:r>
        </w:p>
      </w:tc>
    </w:tr>
  </w:tbl>
  <w:p w:rsidR="00BA3B2A" w:rsidRDefault="00BA3B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04F" w:rsidRDefault="0050104F">
      <w:r>
        <w:separator/>
      </w:r>
    </w:p>
  </w:footnote>
  <w:footnote w:type="continuationSeparator" w:id="0">
    <w:p w:rsidR="0050104F" w:rsidRDefault="00501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DDD0F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BCE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8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9AE6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D49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BEE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0E0E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CA5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B0398C"/>
    <w:multiLevelType w:val="hybridMultilevel"/>
    <w:tmpl w:val="E8C0A69A"/>
    <w:lvl w:ilvl="0" w:tplc="3B3A7B12">
      <w:start w:val="5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86F92"/>
    <w:multiLevelType w:val="hybridMultilevel"/>
    <w:tmpl w:val="1696F18E"/>
    <w:lvl w:ilvl="0" w:tplc="2C6A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A16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A672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3C0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03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866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89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422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F41A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5"/>
  </w:num>
  <w:num w:numId="4">
    <w:abstractNumId w:val="9"/>
  </w:num>
  <w:num w:numId="5">
    <w:abstractNumId w:val="20"/>
  </w:num>
  <w:num w:numId="6">
    <w:abstractNumId w:val="0"/>
  </w:num>
  <w:num w:numId="7">
    <w:abstractNumId w:val="7"/>
  </w:num>
  <w:num w:numId="8">
    <w:abstractNumId w:val="33"/>
  </w:num>
  <w:num w:numId="9">
    <w:abstractNumId w:val="11"/>
  </w:num>
  <w:num w:numId="10">
    <w:abstractNumId w:val="16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3"/>
  </w:num>
  <w:num w:numId="17">
    <w:abstractNumId w:val="17"/>
  </w:num>
  <w:num w:numId="18">
    <w:abstractNumId w:val="25"/>
  </w:num>
  <w:num w:numId="19">
    <w:abstractNumId w:val="24"/>
  </w:num>
  <w:num w:numId="20">
    <w:abstractNumId w:val="14"/>
  </w:num>
  <w:num w:numId="21">
    <w:abstractNumId w:val="12"/>
  </w:num>
  <w:num w:numId="22">
    <w:abstractNumId w:val="28"/>
  </w:num>
  <w:num w:numId="23">
    <w:abstractNumId w:val="29"/>
  </w:num>
  <w:num w:numId="24">
    <w:abstractNumId w:val="32"/>
  </w:num>
  <w:num w:numId="25">
    <w:abstractNumId w:val="8"/>
  </w:num>
  <w:num w:numId="26">
    <w:abstractNumId w:val="19"/>
  </w:num>
  <w:num w:numId="27">
    <w:abstractNumId w:val="6"/>
  </w:num>
  <w:num w:numId="28">
    <w:abstractNumId w:val="23"/>
  </w:num>
  <w:num w:numId="29">
    <w:abstractNumId w:val="37"/>
  </w:num>
  <w:num w:numId="30">
    <w:abstractNumId w:val="34"/>
  </w:num>
  <w:num w:numId="31">
    <w:abstractNumId w:val="15"/>
  </w:num>
  <w:num w:numId="32">
    <w:abstractNumId w:val="3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0"/>
  </w:num>
  <w:num w:numId="39">
    <w:abstractNumId w:val="31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68B9"/>
    <w:rsid w:val="000072C5"/>
    <w:rsid w:val="0001377E"/>
    <w:rsid w:val="00014CC4"/>
    <w:rsid w:val="00023FC7"/>
    <w:rsid w:val="000329C7"/>
    <w:rsid w:val="000330B0"/>
    <w:rsid w:val="000330BD"/>
    <w:rsid w:val="0003379F"/>
    <w:rsid w:val="00036C80"/>
    <w:rsid w:val="00044A81"/>
    <w:rsid w:val="00044EB7"/>
    <w:rsid w:val="000453DD"/>
    <w:rsid w:val="00045FCD"/>
    <w:rsid w:val="00060A2E"/>
    <w:rsid w:val="00062406"/>
    <w:rsid w:val="00071067"/>
    <w:rsid w:val="000754B8"/>
    <w:rsid w:val="000859D6"/>
    <w:rsid w:val="000862B8"/>
    <w:rsid w:val="00095406"/>
    <w:rsid w:val="00096C17"/>
    <w:rsid w:val="000A5C62"/>
    <w:rsid w:val="000A636F"/>
    <w:rsid w:val="000B285E"/>
    <w:rsid w:val="000C07A7"/>
    <w:rsid w:val="000D0D84"/>
    <w:rsid w:val="000D1EF0"/>
    <w:rsid w:val="000D6080"/>
    <w:rsid w:val="000D60FA"/>
    <w:rsid w:val="000E175D"/>
    <w:rsid w:val="000F1170"/>
    <w:rsid w:val="000F70C5"/>
    <w:rsid w:val="000F73B3"/>
    <w:rsid w:val="0010221A"/>
    <w:rsid w:val="00103963"/>
    <w:rsid w:val="00104622"/>
    <w:rsid w:val="00121FB0"/>
    <w:rsid w:val="00123058"/>
    <w:rsid w:val="001249EC"/>
    <w:rsid w:val="00130380"/>
    <w:rsid w:val="00135D27"/>
    <w:rsid w:val="001364DC"/>
    <w:rsid w:val="00144815"/>
    <w:rsid w:val="0014789A"/>
    <w:rsid w:val="0015025F"/>
    <w:rsid w:val="00150861"/>
    <w:rsid w:val="00152CF9"/>
    <w:rsid w:val="00156C48"/>
    <w:rsid w:val="001637D5"/>
    <w:rsid w:val="00165525"/>
    <w:rsid w:val="00167549"/>
    <w:rsid w:val="001746C6"/>
    <w:rsid w:val="001848C5"/>
    <w:rsid w:val="001864EE"/>
    <w:rsid w:val="00190C77"/>
    <w:rsid w:val="00190FEC"/>
    <w:rsid w:val="001B49BE"/>
    <w:rsid w:val="001D52C4"/>
    <w:rsid w:val="001D589E"/>
    <w:rsid w:val="001D75B5"/>
    <w:rsid w:val="001E3747"/>
    <w:rsid w:val="001F55CF"/>
    <w:rsid w:val="002018DB"/>
    <w:rsid w:val="00206505"/>
    <w:rsid w:val="0021010F"/>
    <w:rsid w:val="002138D9"/>
    <w:rsid w:val="002224EA"/>
    <w:rsid w:val="002345BA"/>
    <w:rsid w:val="002518C2"/>
    <w:rsid w:val="00252E56"/>
    <w:rsid w:val="0028286B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5688"/>
    <w:rsid w:val="002E16A3"/>
    <w:rsid w:val="002E4E3C"/>
    <w:rsid w:val="002F3973"/>
    <w:rsid w:val="002F448F"/>
    <w:rsid w:val="003045A6"/>
    <w:rsid w:val="00304EFE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71E83"/>
    <w:rsid w:val="00373564"/>
    <w:rsid w:val="00374951"/>
    <w:rsid w:val="00381652"/>
    <w:rsid w:val="00383120"/>
    <w:rsid w:val="00393789"/>
    <w:rsid w:val="00396E00"/>
    <w:rsid w:val="003B1669"/>
    <w:rsid w:val="003C07D3"/>
    <w:rsid w:val="003C1AA6"/>
    <w:rsid w:val="003C4B41"/>
    <w:rsid w:val="003C4B9A"/>
    <w:rsid w:val="003C5CB1"/>
    <w:rsid w:val="003D2EA5"/>
    <w:rsid w:val="003D45BD"/>
    <w:rsid w:val="003E2205"/>
    <w:rsid w:val="003F559A"/>
    <w:rsid w:val="004134AD"/>
    <w:rsid w:val="004137C4"/>
    <w:rsid w:val="004277E3"/>
    <w:rsid w:val="0043088F"/>
    <w:rsid w:val="004335C2"/>
    <w:rsid w:val="00433ABA"/>
    <w:rsid w:val="004420D7"/>
    <w:rsid w:val="00446FBF"/>
    <w:rsid w:val="00465F79"/>
    <w:rsid w:val="00467607"/>
    <w:rsid w:val="004725CA"/>
    <w:rsid w:val="00491540"/>
    <w:rsid w:val="0049700C"/>
    <w:rsid w:val="004978F6"/>
    <w:rsid w:val="004A4357"/>
    <w:rsid w:val="004A503A"/>
    <w:rsid w:val="004B4A42"/>
    <w:rsid w:val="004B6887"/>
    <w:rsid w:val="004C0745"/>
    <w:rsid w:val="004C1479"/>
    <w:rsid w:val="004C20AC"/>
    <w:rsid w:val="004C6B4B"/>
    <w:rsid w:val="004D5021"/>
    <w:rsid w:val="004D61AC"/>
    <w:rsid w:val="004F13E5"/>
    <w:rsid w:val="00500FF4"/>
    <w:rsid w:val="0050104F"/>
    <w:rsid w:val="005013F2"/>
    <w:rsid w:val="00501A7D"/>
    <w:rsid w:val="00502836"/>
    <w:rsid w:val="005039E0"/>
    <w:rsid w:val="00505D98"/>
    <w:rsid w:val="00511BAA"/>
    <w:rsid w:val="00515BF5"/>
    <w:rsid w:val="00555369"/>
    <w:rsid w:val="00555A57"/>
    <w:rsid w:val="00556FE5"/>
    <w:rsid w:val="005604AF"/>
    <w:rsid w:val="005716E0"/>
    <w:rsid w:val="00573FAD"/>
    <w:rsid w:val="00576EE9"/>
    <w:rsid w:val="00581CF4"/>
    <w:rsid w:val="005843EF"/>
    <w:rsid w:val="005871DE"/>
    <w:rsid w:val="00590045"/>
    <w:rsid w:val="005917EB"/>
    <w:rsid w:val="00594EA3"/>
    <w:rsid w:val="005A5DB0"/>
    <w:rsid w:val="005B41A0"/>
    <w:rsid w:val="005C0734"/>
    <w:rsid w:val="005E39A0"/>
    <w:rsid w:val="005E4DFF"/>
    <w:rsid w:val="005F070A"/>
    <w:rsid w:val="005F47FF"/>
    <w:rsid w:val="005F574C"/>
    <w:rsid w:val="0060359B"/>
    <w:rsid w:val="00607C3A"/>
    <w:rsid w:val="0061303F"/>
    <w:rsid w:val="006220FA"/>
    <w:rsid w:val="00636BA6"/>
    <w:rsid w:val="00643E79"/>
    <w:rsid w:val="00653F42"/>
    <w:rsid w:val="00655D55"/>
    <w:rsid w:val="00660105"/>
    <w:rsid w:val="00660685"/>
    <w:rsid w:val="00666A7D"/>
    <w:rsid w:val="00672CBB"/>
    <w:rsid w:val="00675842"/>
    <w:rsid w:val="00677F7F"/>
    <w:rsid w:val="00680F1B"/>
    <w:rsid w:val="00681336"/>
    <w:rsid w:val="00685A71"/>
    <w:rsid w:val="00690052"/>
    <w:rsid w:val="00690F92"/>
    <w:rsid w:val="006A0978"/>
    <w:rsid w:val="006A2B04"/>
    <w:rsid w:val="006A428F"/>
    <w:rsid w:val="006C6EAD"/>
    <w:rsid w:val="006D139A"/>
    <w:rsid w:val="006D181E"/>
    <w:rsid w:val="006D1C45"/>
    <w:rsid w:val="006D33E3"/>
    <w:rsid w:val="006D6070"/>
    <w:rsid w:val="006E322B"/>
    <w:rsid w:val="006E7113"/>
    <w:rsid w:val="006F5BCD"/>
    <w:rsid w:val="00700081"/>
    <w:rsid w:val="00700F87"/>
    <w:rsid w:val="0070318E"/>
    <w:rsid w:val="00704DCD"/>
    <w:rsid w:val="0070512F"/>
    <w:rsid w:val="00707C1A"/>
    <w:rsid w:val="00710036"/>
    <w:rsid w:val="00710987"/>
    <w:rsid w:val="00717312"/>
    <w:rsid w:val="00722C9A"/>
    <w:rsid w:val="007233DA"/>
    <w:rsid w:val="00727A1C"/>
    <w:rsid w:val="0073279E"/>
    <w:rsid w:val="00733EB8"/>
    <w:rsid w:val="00735EBC"/>
    <w:rsid w:val="00744C8A"/>
    <w:rsid w:val="00745AAF"/>
    <w:rsid w:val="00746CF2"/>
    <w:rsid w:val="00751C3A"/>
    <w:rsid w:val="00751F4A"/>
    <w:rsid w:val="00755451"/>
    <w:rsid w:val="00763322"/>
    <w:rsid w:val="007712FB"/>
    <w:rsid w:val="007912BE"/>
    <w:rsid w:val="007A50D4"/>
    <w:rsid w:val="007B6880"/>
    <w:rsid w:val="007B7BCB"/>
    <w:rsid w:val="007C0E4C"/>
    <w:rsid w:val="007C22DB"/>
    <w:rsid w:val="007D3F96"/>
    <w:rsid w:val="007E2C1B"/>
    <w:rsid w:val="007E645C"/>
    <w:rsid w:val="007F1838"/>
    <w:rsid w:val="008009EF"/>
    <w:rsid w:val="00812395"/>
    <w:rsid w:val="008149DC"/>
    <w:rsid w:val="00814D36"/>
    <w:rsid w:val="008152FC"/>
    <w:rsid w:val="008227B1"/>
    <w:rsid w:val="0082596A"/>
    <w:rsid w:val="00833624"/>
    <w:rsid w:val="00847F98"/>
    <w:rsid w:val="008600A4"/>
    <w:rsid w:val="0086354C"/>
    <w:rsid w:val="00865487"/>
    <w:rsid w:val="008758B4"/>
    <w:rsid w:val="00875BEF"/>
    <w:rsid w:val="00880C15"/>
    <w:rsid w:val="00881762"/>
    <w:rsid w:val="008857FC"/>
    <w:rsid w:val="008D2ECD"/>
    <w:rsid w:val="008D78F7"/>
    <w:rsid w:val="008E46E3"/>
    <w:rsid w:val="008E690F"/>
    <w:rsid w:val="008E7B3D"/>
    <w:rsid w:val="008F6286"/>
    <w:rsid w:val="008F7D44"/>
    <w:rsid w:val="0090385D"/>
    <w:rsid w:val="00916E50"/>
    <w:rsid w:val="0092770B"/>
    <w:rsid w:val="00937B8A"/>
    <w:rsid w:val="00942F2B"/>
    <w:rsid w:val="00961181"/>
    <w:rsid w:val="0096306F"/>
    <w:rsid w:val="009773B1"/>
    <w:rsid w:val="00977C6D"/>
    <w:rsid w:val="00977CE4"/>
    <w:rsid w:val="00980C66"/>
    <w:rsid w:val="00984796"/>
    <w:rsid w:val="009858B6"/>
    <w:rsid w:val="009A6621"/>
    <w:rsid w:val="009B2672"/>
    <w:rsid w:val="009D0A77"/>
    <w:rsid w:val="009D6312"/>
    <w:rsid w:val="009E528A"/>
    <w:rsid w:val="009E6D4E"/>
    <w:rsid w:val="009E744C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46BDA"/>
    <w:rsid w:val="00A50B57"/>
    <w:rsid w:val="00A50D75"/>
    <w:rsid w:val="00A65952"/>
    <w:rsid w:val="00A752EF"/>
    <w:rsid w:val="00A8018E"/>
    <w:rsid w:val="00A94520"/>
    <w:rsid w:val="00AA0A7E"/>
    <w:rsid w:val="00AC5414"/>
    <w:rsid w:val="00AD30F5"/>
    <w:rsid w:val="00AD4D13"/>
    <w:rsid w:val="00AD5A0D"/>
    <w:rsid w:val="00AD7DB4"/>
    <w:rsid w:val="00AF5AAE"/>
    <w:rsid w:val="00AF6F21"/>
    <w:rsid w:val="00B01CA7"/>
    <w:rsid w:val="00B03A56"/>
    <w:rsid w:val="00B06059"/>
    <w:rsid w:val="00B14304"/>
    <w:rsid w:val="00B21C69"/>
    <w:rsid w:val="00B31B8D"/>
    <w:rsid w:val="00B40771"/>
    <w:rsid w:val="00B4681D"/>
    <w:rsid w:val="00B64195"/>
    <w:rsid w:val="00B64815"/>
    <w:rsid w:val="00B64BC0"/>
    <w:rsid w:val="00B65A22"/>
    <w:rsid w:val="00B6735E"/>
    <w:rsid w:val="00B70D05"/>
    <w:rsid w:val="00B732D9"/>
    <w:rsid w:val="00B76D55"/>
    <w:rsid w:val="00B8288A"/>
    <w:rsid w:val="00B83C9B"/>
    <w:rsid w:val="00B911BB"/>
    <w:rsid w:val="00B93EC1"/>
    <w:rsid w:val="00B9753F"/>
    <w:rsid w:val="00BA3B2A"/>
    <w:rsid w:val="00BA3F07"/>
    <w:rsid w:val="00BA4BCA"/>
    <w:rsid w:val="00BB16B0"/>
    <w:rsid w:val="00BB3231"/>
    <w:rsid w:val="00BC33DB"/>
    <w:rsid w:val="00BC71F3"/>
    <w:rsid w:val="00BD4EC8"/>
    <w:rsid w:val="00BE571A"/>
    <w:rsid w:val="00BE5BD2"/>
    <w:rsid w:val="00BE6D19"/>
    <w:rsid w:val="00BF7AFE"/>
    <w:rsid w:val="00C03206"/>
    <w:rsid w:val="00C03B00"/>
    <w:rsid w:val="00C11384"/>
    <w:rsid w:val="00C21FCE"/>
    <w:rsid w:val="00C3247E"/>
    <w:rsid w:val="00C34B74"/>
    <w:rsid w:val="00C3595C"/>
    <w:rsid w:val="00C45198"/>
    <w:rsid w:val="00C45240"/>
    <w:rsid w:val="00C51687"/>
    <w:rsid w:val="00C56B6C"/>
    <w:rsid w:val="00C670F8"/>
    <w:rsid w:val="00C67A1B"/>
    <w:rsid w:val="00C71327"/>
    <w:rsid w:val="00C77C27"/>
    <w:rsid w:val="00C82760"/>
    <w:rsid w:val="00C838B8"/>
    <w:rsid w:val="00C85F09"/>
    <w:rsid w:val="00C937B6"/>
    <w:rsid w:val="00CA042A"/>
    <w:rsid w:val="00CA6031"/>
    <w:rsid w:val="00CA6535"/>
    <w:rsid w:val="00CB2383"/>
    <w:rsid w:val="00CB640F"/>
    <w:rsid w:val="00CC4357"/>
    <w:rsid w:val="00CC7892"/>
    <w:rsid w:val="00CD112A"/>
    <w:rsid w:val="00CD729E"/>
    <w:rsid w:val="00CE11E9"/>
    <w:rsid w:val="00CF5A61"/>
    <w:rsid w:val="00D0356F"/>
    <w:rsid w:val="00D05283"/>
    <w:rsid w:val="00D10D7E"/>
    <w:rsid w:val="00D1763E"/>
    <w:rsid w:val="00D33533"/>
    <w:rsid w:val="00D43C4B"/>
    <w:rsid w:val="00D53089"/>
    <w:rsid w:val="00D547DF"/>
    <w:rsid w:val="00D74258"/>
    <w:rsid w:val="00D76586"/>
    <w:rsid w:val="00D8740C"/>
    <w:rsid w:val="00D90EAA"/>
    <w:rsid w:val="00D95323"/>
    <w:rsid w:val="00D95DB8"/>
    <w:rsid w:val="00DA2F2E"/>
    <w:rsid w:val="00DB15F0"/>
    <w:rsid w:val="00DB63F3"/>
    <w:rsid w:val="00DD0D27"/>
    <w:rsid w:val="00DD243B"/>
    <w:rsid w:val="00DD4AD9"/>
    <w:rsid w:val="00DD5E91"/>
    <w:rsid w:val="00DE25A1"/>
    <w:rsid w:val="00DF1797"/>
    <w:rsid w:val="00DF5993"/>
    <w:rsid w:val="00DF7627"/>
    <w:rsid w:val="00E00492"/>
    <w:rsid w:val="00E00846"/>
    <w:rsid w:val="00E024F7"/>
    <w:rsid w:val="00E102B4"/>
    <w:rsid w:val="00E12FA8"/>
    <w:rsid w:val="00E16DDA"/>
    <w:rsid w:val="00E21B57"/>
    <w:rsid w:val="00E21D75"/>
    <w:rsid w:val="00E25559"/>
    <w:rsid w:val="00E26855"/>
    <w:rsid w:val="00E27522"/>
    <w:rsid w:val="00E31FCC"/>
    <w:rsid w:val="00E32E78"/>
    <w:rsid w:val="00E353BA"/>
    <w:rsid w:val="00E368D4"/>
    <w:rsid w:val="00E45F34"/>
    <w:rsid w:val="00E4676F"/>
    <w:rsid w:val="00E70A92"/>
    <w:rsid w:val="00E73F91"/>
    <w:rsid w:val="00E80578"/>
    <w:rsid w:val="00E83133"/>
    <w:rsid w:val="00E842B7"/>
    <w:rsid w:val="00EA3E84"/>
    <w:rsid w:val="00EB0CB0"/>
    <w:rsid w:val="00EB61E1"/>
    <w:rsid w:val="00EB76DF"/>
    <w:rsid w:val="00EB7941"/>
    <w:rsid w:val="00EC4435"/>
    <w:rsid w:val="00EC5548"/>
    <w:rsid w:val="00EE438B"/>
    <w:rsid w:val="00F0609D"/>
    <w:rsid w:val="00F078A4"/>
    <w:rsid w:val="00F336DA"/>
    <w:rsid w:val="00F350A6"/>
    <w:rsid w:val="00F35ABB"/>
    <w:rsid w:val="00F432A5"/>
    <w:rsid w:val="00F4518C"/>
    <w:rsid w:val="00F46F58"/>
    <w:rsid w:val="00F47621"/>
    <w:rsid w:val="00F55852"/>
    <w:rsid w:val="00F602B4"/>
    <w:rsid w:val="00F631FA"/>
    <w:rsid w:val="00F649AA"/>
    <w:rsid w:val="00F65069"/>
    <w:rsid w:val="00F709AF"/>
    <w:rsid w:val="00F76C3E"/>
    <w:rsid w:val="00F85A6D"/>
    <w:rsid w:val="00F8699A"/>
    <w:rsid w:val="00F872CF"/>
    <w:rsid w:val="00F92C89"/>
    <w:rsid w:val="00F97CA1"/>
    <w:rsid w:val="00FA379F"/>
    <w:rsid w:val="00FA5DDD"/>
    <w:rsid w:val="00FA6462"/>
    <w:rsid w:val="00FB4ACF"/>
    <w:rsid w:val="00FB55AB"/>
    <w:rsid w:val="00FB5A8E"/>
    <w:rsid w:val="00FC2B70"/>
    <w:rsid w:val="00FC3DC1"/>
    <w:rsid w:val="00FC76A5"/>
    <w:rsid w:val="00FD35E9"/>
    <w:rsid w:val="00FE03CB"/>
    <w:rsid w:val="00FE6501"/>
    <w:rsid w:val="00FE7F8A"/>
    <w:rsid w:val="00FF017A"/>
    <w:rsid w:val="00FF4F93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48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Design Specification</dc:title>
  <dc:subject>Minimum Stock Level in SOP Transaction Desktop</dc:subject>
  <dc:creator>DCP</dc:creator>
  <cp:keywords>1.0</cp:keywords>
  <dc:description>This service pack extends the SOP Transaction Desktop profile settings to include a new option that controls whether or not a message is shown (during line entry) if a products quantity is lower than its specified minimum stock level.</dc:description>
  <cp:lastModifiedBy>Penfold, Dan</cp:lastModifiedBy>
  <cp:revision>5</cp:revision>
  <cp:lastPrinted>2002-03-05T15:24:00Z</cp:lastPrinted>
  <dcterms:created xsi:type="dcterms:W3CDTF">2014-02-20T12:16:00Z</dcterms:created>
  <dcterms:modified xsi:type="dcterms:W3CDTF">2014-02-20T12:57:00Z</dcterms:modified>
</cp:coreProperties>
</file>