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B7" w:rsidRDefault="00C95155">
      <w:pPr>
        <w:pStyle w:val="Title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pt;margin-top:-15.05pt;width:74.25pt;height:87pt;z-index:1" o:allowincell="f">
            <v:imagedata r:id="rId8" o:title="image003"/>
            <w10:wrap type="topAndBottom"/>
          </v:shape>
        </w:pict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E078A7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677342">
      <w:pPr>
        <w:pStyle w:val="Title"/>
      </w:pPr>
      <w:fldSimple w:instr=" SUBJECT  \* MERGEFORMAT ">
        <w:r w:rsidR="00B05113">
          <w:t>SOP - Back Order Non-Stocked Products</w:t>
        </w:r>
      </w:fldSimple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  <w:bookmarkStart w:id="0" w:name="_GoBack"/>
      <w:bookmarkEnd w:id="0"/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28286B" w:rsidRDefault="0028286B">
      <w:pPr>
        <w:rPr>
          <w:rFonts w:ascii="Arial" w:hAnsi="Arial"/>
          <w:b/>
          <w:sz w:val="22"/>
        </w:rPr>
      </w:pPr>
    </w:p>
    <w:p w:rsidR="00BA3F07" w:rsidRDefault="00BA3F07">
      <w:pPr>
        <w:rPr>
          <w:rFonts w:ascii="Arial" w:hAnsi="Arial"/>
          <w:b/>
          <w:sz w:val="22"/>
        </w:rPr>
      </w:pPr>
    </w:p>
    <w:p w:rsidR="0060359B" w:rsidRDefault="0060359B">
      <w:pPr>
        <w:rPr>
          <w:rFonts w:ascii="Arial" w:hAnsi="Arial"/>
          <w:b/>
          <w:sz w:val="22"/>
        </w:rPr>
      </w:pPr>
    </w:p>
    <w:p w:rsidR="00BA3F07" w:rsidRDefault="00BA3F07">
      <w:pPr>
        <w:rPr>
          <w:rFonts w:ascii="Arial" w:hAnsi="Arial"/>
          <w:b/>
          <w:sz w:val="22"/>
        </w:rPr>
      </w:pPr>
    </w:p>
    <w:p w:rsidR="00BA3F07" w:rsidRDefault="00BA3F07">
      <w:pPr>
        <w:rPr>
          <w:rFonts w:ascii="Arial" w:hAnsi="Arial"/>
          <w:b/>
          <w:sz w:val="22"/>
        </w:rPr>
      </w:pPr>
    </w:p>
    <w:p w:rsidR="00E842B7" w:rsidRDefault="00BA3F0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IN</w:t>
      </w:r>
      <w:r w:rsidR="0060359B">
        <w:rPr>
          <w:rFonts w:ascii="Arial" w:hAnsi="Arial"/>
          <w:b/>
          <w:sz w:val="22"/>
        </w:rPr>
        <w:t>T</w:t>
      </w:r>
      <w:r w:rsidR="00E842B7">
        <w:rPr>
          <w:rFonts w:ascii="Arial" w:hAnsi="Arial"/>
          <w:b/>
          <w:sz w:val="22"/>
        </w:rPr>
        <w:t>RODUCTION</w:t>
      </w:r>
    </w:p>
    <w:p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B05113">
        <w:rPr>
          <w:rFonts w:ascii="CG Omega" w:hAnsi="CG Omega"/>
          <w:sz w:val="24"/>
          <w:lang w:val="en-GB"/>
        </w:rPr>
        <w:t>This service pack extends SOP to allow non-stocked products to be back ordered and therefore part delivered and part invoiced.</w:t>
      </w:r>
      <w:r>
        <w:rPr>
          <w:rFonts w:ascii="CG Omega" w:hAnsi="CG Omega"/>
          <w:sz w:val="24"/>
          <w:lang w:val="en-GB"/>
        </w:rPr>
        <w:fldChar w:fldCharType="end"/>
      </w:r>
    </w:p>
    <w:p w:rsidR="00E842B7" w:rsidRDefault="00E842B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46F58">
        <w:trPr>
          <w:trHeight w:val="240"/>
        </w:trPr>
        <w:tc>
          <w:tcPr>
            <w:tcW w:w="10173" w:type="dxa"/>
          </w:tcPr>
          <w:p w:rsidR="00F46F58" w:rsidRDefault="001B102E" w:rsidP="00D95DB8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 are as follows:</w:t>
            </w:r>
          </w:p>
          <w:p w:rsidR="001B102E" w:rsidRDefault="001B102E" w:rsidP="0051632D">
            <w:pPr>
              <w:pStyle w:val="BodyText"/>
              <w:numPr>
                <w:ilvl w:val="0"/>
                <w:numId w:val="42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Product </w:t>
            </w:r>
            <w:r w:rsidR="00E078A7">
              <w:rPr>
                <w:rFonts w:ascii="CG Omega" w:hAnsi="CG Omega"/>
                <w:sz w:val="24"/>
              </w:rPr>
              <w:t>maintenance</w:t>
            </w:r>
            <w:r>
              <w:rPr>
                <w:rFonts w:ascii="CG Omega" w:hAnsi="CG Omega"/>
                <w:sz w:val="24"/>
              </w:rPr>
              <w:t xml:space="preserve"> </w:t>
            </w:r>
            <w:r w:rsidR="00E078A7">
              <w:rPr>
                <w:rFonts w:ascii="CG Omega" w:hAnsi="CG Omega"/>
                <w:sz w:val="24"/>
              </w:rPr>
              <w:t xml:space="preserve">has </w:t>
            </w:r>
            <w:r>
              <w:rPr>
                <w:rFonts w:ascii="CG Omega" w:hAnsi="CG Omega"/>
                <w:sz w:val="24"/>
              </w:rPr>
              <w:t>be</w:t>
            </w:r>
            <w:r w:rsidR="00E078A7">
              <w:rPr>
                <w:rFonts w:ascii="CG Omega" w:hAnsi="CG Omega"/>
                <w:sz w:val="24"/>
              </w:rPr>
              <w:t>en</w:t>
            </w:r>
            <w:r>
              <w:rPr>
                <w:rFonts w:ascii="CG Omega" w:hAnsi="CG Omega"/>
                <w:sz w:val="24"/>
              </w:rPr>
              <w:t xml:space="preserve"> updated so that non-stocked products can be configured to allow back orders.</w:t>
            </w:r>
          </w:p>
          <w:p w:rsidR="001B102E" w:rsidRDefault="001B102E" w:rsidP="0051632D">
            <w:pPr>
              <w:pStyle w:val="BodyText"/>
              <w:numPr>
                <w:ilvl w:val="0"/>
                <w:numId w:val="42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SOP Transaction Desktop </w:t>
            </w:r>
            <w:r w:rsidR="00E078A7">
              <w:rPr>
                <w:rFonts w:ascii="CG Omega" w:hAnsi="CG Omega"/>
                <w:sz w:val="24"/>
              </w:rPr>
              <w:t>has been b</w:t>
            </w:r>
            <w:r>
              <w:rPr>
                <w:rFonts w:ascii="CG Omega" w:hAnsi="CG Omega"/>
                <w:sz w:val="24"/>
              </w:rPr>
              <w:t>e updated to enable the ‘Stock’ button for non-stocked lines; this will allow the quantity to be back ordered if required.</w:t>
            </w:r>
          </w:p>
          <w:p w:rsidR="0044692D" w:rsidRDefault="0044692D" w:rsidP="0051632D">
            <w:pPr>
              <w:pStyle w:val="BodyText"/>
              <w:numPr>
                <w:ilvl w:val="0"/>
                <w:numId w:val="42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Sales Order Entry </w:t>
            </w:r>
            <w:r w:rsidR="00E078A7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updated to allow the ‘Allocation’ option (from the line options menu) for non-stocked lines; this will allow the quantity to be back ordered if required.</w:t>
            </w:r>
          </w:p>
          <w:p w:rsidR="001B102E" w:rsidRDefault="001B102E" w:rsidP="0051632D">
            <w:pPr>
              <w:pStyle w:val="BodyText"/>
              <w:numPr>
                <w:ilvl w:val="0"/>
                <w:numId w:val="42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Manual allocation </w:t>
            </w:r>
            <w:r w:rsidR="00E078A7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updated to allow lines for non-stocked products to be back ordered.</w:t>
            </w:r>
          </w:p>
          <w:p w:rsidR="001B102E" w:rsidRDefault="001B102E" w:rsidP="00E078A7">
            <w:pPr>
              <w:pStyle w:val="BodyText"/>
              <w:numPr>
                <w:ilvl w:val="0"/>
                <w:numId w:val="42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Despatch confirmation </w:t>
            </w:r>
            <w:r w:rsidR="00E078A7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updated so that if the despatch quantity for a non-stocked product is reduced the remaining quantity can be back ordered.</w:t>
            </w:r>
          </w:p>
        </w:tc>
      </w:tr>
    </w:tbl>
    <w:p w:rsidR="00E842B7" w:rsidRDefault="00E842B7"/>
    <w:p w:rsidR="004137C4" w:rsidRDefault="004137C4">
      <w:pPr>
        <w:rPr>
          <w:rFonts w:ascii="Arial" w:hAnsi="Arial"/>
          <w:b/>
          <w:sz w:val="22"/>
        </w:rPr>
      </w:pPr>
    </w:p>
    <w:p w:rsidR="004137C4" w:rsidRDefault="00E078A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:rsidR="008D78F7" w:rsidRDefault="008D78F7">
      <w:pPr>
        <w:rPr>
          <w:rFonts w:ascii="Arial" w:hAnsi="Arial"/>
          <w:b/>
          <w:sz w:val="22"/>
        </w:rPr>
      </w:pPr>
    </w:p>
    <w:p w:rsidR="008D78F7" w:rsidRDefault="009B561B" w:rsidP="008D78F7">
      <w:pPr>
        <w:pStyle w:val="Heading3"/>
        <w:ind w:left="0"/>
      </w:pPr>
      <w:r>
        <w:t>Product Details</w:t>
      </w:r>
      <w:r w:rsidR="009E6D4E">
        <w:t xml:space="preserve"> – </w:t>
      </w:r>
      <w:r>
        <w:t>Sales Details Window</w:t>
      </w:r>
    </w:p>
    <w:p w:rsidR="008D78F7" w:rsidRDefault="00E078A7">
      <w:pPr>
        <w:rPr>
          <w:rFonts w:ascii="Arial" w:hAnsi="Arial"/>
          <w:b/>
          <w:sz w:val="22"/>
        </w:rPr>
      </w:pPr>
      <w:r w:rsidRPr="00E078A7">
        <w:rPr>
          <w:noProof/>
          <w:lang w:val="en-GB"/>
        </w:rPr>
        <w:pict>
          <v:shape id="Picture 1" o:spid="_x0000_i1025" type="#_x0000_t75" style="width:468pt;height:238.5pt;visibility:visible;mso-wrap-style:square">
            <v:imagedata r:id="rId9" o:title=""/>
          </v:shape>
        </w:pict>
      </w:r>
    </w:p>
    <w:p w:rsidR="00E078A7" w:rsidRDefault="00E078A7">
      <w:pPr>
        <w:rPr>
          <w:rFonts w:ascii="Arial" w:hAnsi="Arial"/>
          <w:b/>
          <w:sz w:val="22"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643E79" w:rsidRPr="008E645B" w:rsidTr="00763142">
        <w:trPr>
          <w:cantSplit/>
        </w:trPr>
        <w:tc>
          <w:tcPr>
            <w:tcW w:w="2268" w:type="dxa"/>
          </w:tcPr>
          <w:p w:rsidR="00643E79" w:rsidRDefault="00152DFD" w:rsidP="0049700C">
            <w:pPr>
              <w:pStyle w:val="Subheading"/>
            </w:pPr>
            <w:r>
              <w:t>Allow back orders</w:t>
            </w:r>
            <w:r w:rsidR="005E39A0">
              <w:t>?</w:t>
            </w:r>
          </w:p>
        </w:tc>
        <w:tc>
          <w:tcPr>
            <w:tcW w:w="6237" w:type="dxa"/>
          </w:tcPr>
          <w:p w:rsidR="00643E79" w:rsidRDefault="00531D48" w:rsidP="00045FCD">
            <w:pPr>
              <w:pStyle w:val="BodyText"/>
            </w:pPr>
            <w:r w:rsidRPr="00C73B15">
              <w:rPr>
                <w:i/>
              </w:rPr>
              <w:t xml:space="preserve">(Only available for stocked and non-stocked products) </w:t>
            </w:r>
            <w:r>
              <w:t>Set this to one of the following:</w:t>
            </w:r>
          </w:p>
          <w:p w:rsidR="00531D48" w:rsidRDefault="00531D48" w:rsidP="00C73B15">
            <w:pPr>
              <w:pStyle w:val="BodyText"/>
              <w:numPr>
                <w:ilvl w:val="0"/>
                <w:numId w:val="43"/>
              </w:numPr>
            </w:pPr>
            <w:r w:rsidRPr="00C73B15">
              <w:rPr>
                <w:b/>
              </w:rPr>
              <w:t>Yes</w:t>
            </w:r>
            <w:r>
              <w:t xml:space="preserve"> – The product </w:t>
            </w:r>
            <w:r w:rsidRPr="00C73B15">
              <w:rPr>
                <w:b/>
              </w:rPr>
              <w:t>can</w:t>
            </w:r>
            <w:r>
              <w:t xml:space="preserve"> be back ordered</w:t>
            </w:r>
            <w:r w:rsidR="00FF3D13">
              <w:t>.</w:t>
            </w:r>
          </w:p>
          <w:p w:rsidR="00FF3D13" w:rsidRDefault="00FF3D13" w:rsidP="00C73B15">
            <w:pPr>
              <w:pStyle w:val="BodyText"/>
              <w:numPr>
                <w:ilvl w:val="0"/>
                <w:numId w:val="43"/>
              </w:numPr>
            </w:pPr>
            <w:r w:rsidRPr="00C73B15">
              <w:rPr>
                <w:b/>
              </w:rPr>
              <w:t>No</w:t>
            </w:r>
            <w:r>
              <w:t xml:space="preserve"> – The product </w:t>
            </w:r>
            <w:r w:rsidRPr="00C73B15">
              <w:rPr>
                <w:b/>
              </w:rPr>
              <w:t>cannot</w:t>
            </w:r>
            <w:r>
              <w:t xml:space="preserve"> be back ordered.</w:t>
            </w:r>
          </w:p>
          <w:p w:rsidR="00FF3D13" w:rsidRPr="005707CD" w:rsidRDefault="00FF3D13" w:rsidP="00C73B15">
            <w:pPr>
              <w:pStyle w:val="BodyText"/>
              <w:numPr>
                <w:ilvl w:val="0"/>
                <w:numId w:val="43"/>
              </w:numPr>
              <w:rPr>
                <w:i/>
              </w:rPr>
            </w:pPr>
            <w:r w:rsidRPr="00C73B15">
              <w:rPr>
                <w:b/>
              </w:rPr>
              <w:t>Always</w:t>
            </w:r>
            <w:r>
              <w:t xml:space="preserve"> – The product is </w:t>
            </w:r>
            <w:r w:rsidRPr="00C73B15">
              <w:rPr>
                <w:b/>
              </w:rPr>
              <w:t>always</w:t>
            </w:r>
            <w:r>
              <w:t xml:space="preserve"> back ordered</w:t>
            </w:r>
            <w:r w:rsidR="00C73B15">
              <w:t xml:space="preserve"> (i.e. should never be kept in stock).</w:t>
            </w:r>
          </w:p>
        </w:tc>
      </w:tr>
      <w:tr w:rsidR="00763142" w:rsidRPr="008E645B" w:rsidTr="00763142">
        <w:trPr>
          <w:cantSplit/>
        </w:trPr>
        <w:tc>
          <w:tcPr>
            <w:tcW w:w="2268" w:type="dxa"/>
          </w:tcPr>
          <w:p w:rsidR="00763142" w:rsidRPr="00763142" w:rsidRDefault="00763142" w:rsidP="0049700C">
            <w:pPr>
              <w:pStyle w:val="Subheading"/>
              <w:rPr>
                <w:i/>
              </w:rPr>
            </w:pPr>
            <w:r w:rsidRPr="00763142">
              <w:rPr>
                <w:i/>
              </w:rPr>
              <w:t>Note</w:t>
            </w:r>
          </w:p>
        </w:tc>
        <w:tc>
          <w:tcPr>
            <w:tcW w:w="6237" w:type="dxa"/>
            <w:shd w:val="pct12" w:color="auto" w:fill="auto"/>
          </w:tcPr>
          <w:p w:rsidR="00763142" w:rsidRPr="00763142" w:rsidRDefault="00763142" w:rsidP="00045FCD">
            <w:pPr>
              <w:pStyle w:val="BodyText"/>
            </w:pPr>
            <w:r>
              <w:t>For non-stocked products the above prompt cannot be set to ‘Always’.</w:t>
            </w:r>
          </w:p>
        </w:tc>
      </w:tr>
    </w:tbl>
    <w:p w:rsidR="000329C7" w:rsidRDefault="000329C7">
      <w:pPr>
        <w:rPr>
          <w:i/>
          <w:iCs/>
        </w:rPr>
      </w:pPr>
    </w:p>
    <w:p w:rsidR="00CD112A" w:rsidRDefault="00CD112A">
      <w:pPr>
        <w:rPr>
          <w:i/>
          <w:iCs/>
        </w:rPr>
      </w:pPr>
    </w:p>
    <w:p w:rsidR="004137C4" w:rsidRDefault="004137C4">
      <w:pPr>
        <w:rPr>
          <w:i/>
          <w:iCs/>
        </w:rPr>
      </w:pPr>
    </w:p>
    <w:sectPr w:rsidR="004137C4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155" w:rsidRDefault="00C95155">
      <w:r>
        <w:separator/>
      </w:r>
    </w:p>
  </w:endnote>
  <w:endnote w:type="continuationSeparator" w:id="0">
    <w:p w:rsidR="00C95155" w:rsidRDefault="00C95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BA3B2A">
      <w:tc>
        <w:tcPr>
          <w:tcW w:w="2178" w:type="dxa"/>
        </w:tcPr>
        <w:p w:rsidR="00BA3B2A" w:rsidRDefault="00BA3B2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BA3B2A" w:rsidRDefault="00BA3B2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078A7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BA3B2A">
      <w:tc>
        <w:tcPr>
          <w:tcW w:w="2178" w:type="dxa"/>
        </w:tcPr>
        <w:p w:rsidR="00BA3B2A" w:rsidRDefault="00BA3B2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BA3B2A" w:rsidRDefault="00BA3B2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078A7">
            <w:rPr>
              <w:rFonts w:ascii="Arial" w:hAnsi="Arial"/>
              <w:noProof/>
              <w:sz w:val="18"/>
            </w:rPr>
            <w:t>ZS60_000247.docx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BA3B2A">
      <w:trPr>
        <w:cantSplit/>
      </w:trPr>
      <w:tc>
        <w:tcPr>
          <w:tcW w:w="2178" w:type="dxa"/>
        </w:tcPr>
        <w:p w:rsidR="00BA3B2A" w:rsidRDefault="00BA3B2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BA3B2A" w:rsidRDefault="00BA3B2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078A7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BA3B2A" w:rsidRDefault="00BA3B2A" w:rsidP="00E078A7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B05113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E078A7">
            <w:t>3</w:t>
          </w:r>
        </w:p>
      </w:tc>
    </w:tr>
  </w:tbl>
  <w:p w:rsidR="00BA3B2A" w:rsidRDefault="00BA3B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155" w:rsidRDefault="00C95155">
      <w:r>
        <w:separator/>
      </w:r>
    </w:p>
  </w:footnote>
  <w:footnote w:type="continuationSeparator" w:id="0">
    <w:p w:rsidR="00C95155" w:rsidRDefault="00C95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753E02"/>
    <w:multiLevelType w:val="hybridMultilevel"/>
    <w:tmpl w:val="31A266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2EC6F04"/>
    <w:multiLevelType w:val="hybridMultilevel"/>
    <w:tmpl w:val="9112DC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27302534"/>
    <w:multiLevelType w:val="hybridMultilevel"/>
    <w:tmpl w:val="FDCAEA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352C2A08"/>
    <w:multiLevelType w:val="hybridMultilevel"/>
    <w:tmpl w:val="4EDE0A28"/>
    <w:lvl w:ilvl="0" w:tplc="DDD0F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04EC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BCE1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FA87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9AE6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D49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BEE9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0E0E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CA5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0C1690"/>
    <w:multiLevelType w:val="hybridMultilevel"/>
    <w:tmpl w:val="766C6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AB0398C"/>
    <w:multiLevelType w:val="hybridMultilevel"/>
    <w:tmpl w:val="E8C0A69A"/>
    <w:lvl w:ilvl="0" w:tplc="3B3A7B12">
      <w:start w:val="5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1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0A14FE"/>
    <w:multiLevelType w:val="hybridMultilevel"/>
    <w:tmpl w:val="21A62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2F47553"/>
    <w:multiLevelType w:val="hybridMultilevel"/>
    <w:tmpl w:val="707492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486F92"/>
    <w:multiLevelType w:val="hybridMultilevel"/>
    <w:tmpl w:val="1696F18E"/>
    <w:lvl w:ilvl="0" w:tplc="2C6A42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2A16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9A672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3C06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037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8669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889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B422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F41A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9">
    <w:nsid w:val="72DB065B"/>
    <w:multiLevelType w:val="hybridMultilevel"/>
    <w:tmpl w:val="0F349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A7E07D4"/>
    <w:multiLevelType w:val="hybridMultilevel"/>
    <w:tmpl w:val="2354C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3"/>
  </w:num>
  <w:num w:numId="3">
    <w:abstractNumId w:val="5"/>
  </w:num>
  <w:num w:numId="4">
    <w:abstractNumId w:val="9"/>
  </w:num>
  <w:num w:numId="5">
    <w:abstractNumId w:val="22"/>
  </w:num>
  <w:num w:numId="6">
    <w:abstractNumId w:val="0"/>
  </w:num>
  <w:num w:numId="7">
    <w:abstractNumId w:val="7"/>
  </w:num>
  <w:num w:numId="8">
    <w:abstractNumId w:val="36"/>
  </w:num>
  <w:num w:numId="9">
    <w:abstractNumId w:val="11"/>
  </w:num>
  <w:num w:numId="10">
    <w:abstractNumId w:val="17"/>
  </w:num>
  <w:num w:numId="11">
    <w:abstractNumId w:val="43"/>
  </w:num>
  <w:num w:numId="12">
    <w:abstractNumId w:val="23"/>
  </w:num>
  <w:num w:numId="13">
    <w:abstractNumId w:val="41"/>
  </w:num>
  <w:num w:numId="14">
    <w:abstractNumId w:val="38"/>
  </w:num>
  <w:num w:numId="15">
    <w:abstractNumId w:val="1"/>
  </w:num>
  <w:num w:numId="16">
    <w:abstractNumId w:val="14"/>
  </w:num>
  <w:num w:numId="17">
    <w:abstractNumId w:val="19"/>
  </w:num>
  <w:num w:numId="18">
    <w:abstractNumId w:val="28"/>
  </w:num>
  <w:num w:numId="19">
    <w:abstractNumId w:val="26"/>
  </w:num>
  <w:num w:numId="20">
    <w:abstractNumId w:val="15"/>
  </w:num>
  <w:num w:numId="21">
    <w:abstractNumId w:val="13"/>
  </w:num>
  <w:num w:numId="22">
    <w:abstractNumId w:val="31"/>
  </w:num>
  <w:num w:numId="23">
    <w:abstractNumId w:val="32"/>
  </w:num>
  <w:num w:numId="24">
    <w:abstractNumId w:val="35"/>
  </w:num>
  <w:num w:numId="25">
    <w:abstractNumId w:val="8"/>
  </w:num>
  <w:num w:numId="26">
    <w:abstractNumId w:val="21"/>
  </w:num>
  <w:num w:numId="27">
    <w:abstractNumId w:val="6"/>
  </w:num>
  <w:num w:numId="28">
    <w:abstractNumId w:val="25"/>
  </w:num>
  <w:num w:numId="29">
    <w:abstractNumId w:val="40"/>
  </w:num>
  <w:num w:numId="30">
    <w:abstractNumId w:val="37"/>
  </w:num>
  <w:num w:numId="31">
    <w:abstractNumId w:val="16"/>
  </w:num>
  <w:num w:numId="32">
    <w:abstractNumId w:val="3"/>
  </w:num>
  <w:num w:numId="33">
    <w:abstractNumId w:val="30"/>
  </w:num>
  <w:num w:numId="34">
    <w:abstractNumId w:val="24"/>
  </w:num>
  <w:num w:numId="35">
    <w:abstractNumId w:val="29"/>
  </w:num>
  <w:num w:numId="36">
    <w:abstractNumId w:val="2"/>
  </w:num>
  <w:num w:numId="37">
    <w:abstractNumId w:val="39"/>
  </w:num>
  <w:num w:numId="38">
    <w:abstractNumId w:val="10"/>
  </w:num>
  <w:num w:numId="39">
    <w:abstractNumId w:val="34"/>
  </w:num>
  <w:num w:numId="40">
    <w:abstractNumId w:val="4"/>
  </w:num>
  <w:num w:numId="41">
    <w:abstractNumId w:val="20"/>
  </w:num>
  <w:num w:numId="42">
    <w:abstractNumId w:val="18"/>
  </w:num>
  <w:num w:numId="43">
    <w:abstractNumId w:val="27"/>
  </w:num>
  <w:num w:numId="44">
    <w:abstractNumId w:val="44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EAA"/>
    <w:rsid w:val="000068B9"/>
    <w:rsid w:val="000072C5"/>
    <w:rsid w:val="0001377E"/>
    <w:rsid w:val="00014CC4"/>
    <w:rsid w:val="00023FC7"/>
    <w:rsid w:val="000329C7"/>
    <w:rsid w:val="000330B0"/>
    <w:rsid w:val="000330BD"/>
    <w:rsid w:val="0003379F"/>
    <w:rsid w:val="00034C71"/>
    <w:rsid w:val="00036C80"/>
    <w:rsid w:val="00044A81"/>
    <w:rsid w:val="00044EB7"/>
    <w:rsid w:val="000453DD"/>
    <w:rsid w:val="00045FCD"/>
    <w:rsid w:val="00060A2E"/>
    <w:rsid w:val="00062406"/>
    <w:rsid w:val="00071067"/>
    <w:rsid w:val="000754B8"/>
    <w:rsid w:val="000859D6"/>
    <w:rsid w:val="000862B8"/>
    <w:rsid w:val="00095406"/>
    <w:rsid w:val="00096C17"/>
    <w:rsid w:val="000A5C62"/>
    <w:rsid w:val="000A636F"/>
    <w:rsid w:val="000B285E"/>
    <w:rsid w:val="000C07A7"/>
    <w:rsid w:val="000D0D84"/>
    <w:rsid w:val="000D1EF0"/>
    <w:rsid w:val="000D6080"/>
    <w:rsid w:val="000D60FA"/>
    <w:rsid w:val="000E175D"/>
    <w:rsid w:val="000F1170"/>
    <w:rsid w:val="000F70C5"/>
    <w:rsid w:val="000F73B3"/>
    <w:rsid w:val="0010221A"/>
    <w:rsid w:val="00103963"/>
    <w:rsid w:val="00104622"/>
    <w:rsid w:val="00121FB0"/>
    <w:rsid w:val="00123058"/>
    <w:rsid w:val="001249EC"/>
    <w:rsid w:val="00130380"/>
    <w:rsid w:val="00135D27"/>
    <w:rsid w:val="001364DC"/>
    <w:rsid w:val="00144815"/>
    <w:rsid w:val="0014789A"/>
    <w:rsid w:val="0015025F"/>
    <w:rsid w:val="00150861"/>
    <w:rsid w:val="00152CF9"/>
    <w:rsid w:val="00152DFD"/>
    <w:rsid w:val="00156C48"/>
    <w:rsid w:val="001637D5"/>
    <w:rsid w:val="00165525"/>
    <w:rsid w:val="00167549"/>
    <w:rsid w:val="001746C6"/>
    <w:rsid w:val="001848C5"/>
    <w:rsid w:val="001864EE"/>
    <w:rsid w:val="00190C77"/>
    <w:rsid w:val="00190FEC"/>
    <w:rsid w:val="001B102E"/>
    <w:rsid w:val="001B49BE"/>
    <w:rsid w:val="001B4EC8"/>
    <w:rsid w:val="001D4AB4"/>
    <w:rsid w:val="001D52C4"/>
    <w:rsid w:val="001D589E"/>
    <w:rsid w:val="001D75B5"/>
    <w:rsid w:val="001E3747"/>
    <w:rsid w:val="001F55CF"/>
    <w:rsid w:val="002018DB"/>
    <w:rsid w:val="00206505"/>
    <w:rsid w:val="0021010F"/>
    <w:rsid w:val="002138D9"/>
    <w:rsid w:val="002224EA"/>
    <w:rsid w:val="002345BA"/>
    <w:rsid w:val="002518C2"/>
    <w:rsid w:val="00252E56"/>
    <w:rsid w:val="0028286B"/>
    <w:rsid w:val="00287665"/>
    <w:rsid w:val="00292BAD"/>
    <w:rsid w:val="00293163"/>
    <w:rsid w:val="00297982"/>
    <w:rsid w:val="002B0BEB"/>
    <w:rsid w:val="002B0F7A"/>
    <w:rsid w:val="002B547C"/>
    <w:rsid w:val="002B5C9F"/>
    <w:rsid w:val="002B77AA"/>
    <w:rsid w:val="002C3D0A"/>
    <w:rsid w:val="002C4368"/>
    <w:rsid w:val="002C5688"/>
    <w:rsid w:val="002E16A3"/>
    <w:rsid w:val="002E4E3C"/>
    <w:rsid w:val="002F3973"/>
    <w:rsid w:val="002F448F"/>
    <w:rsid w:val="003045A6"/>
    <w:rsid w:val="00304EFE"/>
    <w:rsid w:val="0031343C"/>
    <w:rsid w:val="00313608"/>
    <w:rsid w:val="0032528B"/>
    <w:rsid w:val="00327E17"/>
    <w:rsid w:val="0033019E"/>
    <w:rsid w:val="003334A5"/>
    <w:rsid w:val="00344EE8"/>
    <w:rsid w:val="00347F12"/>
    <w:rsid w:val="00362FD2"/>
    <w:rsid w:val="00363069"/>
    <w:rsid w:val="00371E83"/>
    <w:rsid w:val="00373564"/>
    <w:rsid w:val="00374951"/>
    <w:rsid w:val="00381652"/>
    <w:rsid w:val="003830B4"/>
    <w:rsid w:val="00383120"/>
    <w:rsid w:val="00393789"/>
    <w:rsid w:val="00396E00"/>
    <w:rsid w:val="003A57B6"/>
    <w:rsid w:val="003B1669"/>
    <w:rsid w:val="003C07D3"/>
    <w:rsid w:val="003C1AA6"/>
    <w:rsid w:val="003C4B41"/>
    <w:rsid w:val="003C4B9A"/>
    <w:rsid w:val="003C5CB1"/>
    <w:rsid w:val="003D2EA5"/>
    <w:rsid w:val="003D45BD"/>
    <w:rsid w:val="003E2205"/>
    <w:rsid w:val="003F559A"/>
    <w:rsid w:val="004134AD"/>
    <w:rsid w:val="004137C4"/>
    <w:rsid w:val="004277E3"/>
    <w:rsid w:val="004304DE"/>
    <w:rsid w:val="0043088F"/>
    <w:rsid w:val="004335C2"/>
    <w:rsid w:val="00433ABA"/>
    <w:rsid w:val="004420D7"/>
    <w:rsid w:val="0044692D"/>
    <w:rsid w:val="00446FBF"/>
    <w:rsid w:val="00465F79"/>
    <w:rsid w:val="00467607"/>
    <w:rsid w:val="004725CA"/>
    <w:rsid w:val="00491540"/>
    <w:rsid w:val="0049700C"/>
    <w:rsid w:val="004978F6"/>
    <w:rsid w:val="004A4357"/>
    <w:rsid w:val="004A503A"/>
    <w:rsid w:val="004B4A42"/>
    <w:rsid w:val="004B6887"/>
    <w:rsid w:val="004C0745"/>
    <w:rsid w:val="004C1479"/>
    <w:rsid w:val="004C20AC"/>
    <w:rsid w:val="004C6B4B"/>
    <w:rsid w:val="004D5021"/>
    <w:rsid w:val="004D61AC"/>
    <w:rsid w:val="004E5807"/>
    <w:rsid w:val="004F13E5"/>
    <w:rsid w:val="004F686C"/>
    <w:rsid w:val="00500FF4"/>
    <w:rsid w:val="005013F2"/>
    <w:rsid w:val="00501A7D"/>
    <w:rsid w:val="00502836"/>
    <w:rsid w:val="005039E0"/>
    <w:rsid w:val="00505D98"/>
    <w:rsid w:val="00511BAA"/>
    <w:rsid w:val="00515BF5"/>
    <w:rsid w:val="0051632D"/>
    <w:rsid w:val="00531D48"/>
    <w:rsid w:val="00555369"/>
    <w:rsid w:val="00555A57"/>
    <w:rsid w:val="00556FE5"/>
    <w:rsid w:val="005604AF"/>
    <w:rsid w:val="00573FAD"/>
    <w:rsid w:val="00576EE9"/>
    <w:rsid w:val="00581CF4"/>
    <w:rsid w:val="005843EF"/>
    <w:rsid w:val="005871DE"/>
    <w:rsid w:val="00590045"/>
    <w:rsid w:val="005917EB"/>
    <w:rsid w:val="00594EA3"/>
    <w:rsid w:val="005A5DB0"/>
    <w:rsid w:val="005B41A0"/>
    <w:rsid w:val="005C0734"/>
    <w:rsid w:val="005E39A0"/>
    <w:rsid w:val="005E4DFF"/>
    <w:rsid w:val="005F070A"/>
    <w:rsid w:val="005F47FF"/>
    <w:rsid w:val="005F574C"/>
    <w:rsid w:val="0060359B"/>
    <w:rsid w:val="00607C3A"/>
    <w:rsid w:val="0061303F"/>
    <w:rsid w:val="006220FA"/>
    <w:rsid w:val="00636611"/>
    <w:rsid w:val="00636BA6"/>
    <w:rsid w:val="00643E79"/>
    <w:rsid w:val="00655D55"/>
    <w:rsid w:val="00660105"/>
    <w:rsid w:val="00660685"/>
    <w:rsid w:val="00666A7D"/>
    <w:rsid w:val="00671BE4"/>
    <w:rsid w:val="00672CBB"/>
    <w:rsid w:val="00675842"/>
    <w:rsid w:val="00677342"/>
    <w:rsid w:val="00677F7F"/>
    <w:rsid w:val="00680F1B"/>
    <w:rsid w:val="00681336"/>
    <w:rsid w:val="00685A71"/>
    <w:rsid w:val="00690052"/>
    <w:rsid w:val="00690F92"/>
    <w:rsid w:val="006A0978"/>
    <w:rsid w:val="006A2B04"/>
    <w:rsid w:val="006A428F"/>
    <w:rsid w:val="006C6EAD"/>
    <w:rsid w:val="006D139A"/>
    <w:rsid w:val="006D181E"/>
    <w:rsid w:val="006D1C45"/>
    <w:rsid w:val="006D33E3"/>
    <w:rsid w:val="006D6070"/>
    <w:rsid w:val="006E322B"/>
    <w:rsid w:val="006E7113"/>
    <w:rsid w:val="006F3CD8"/>
    <w:rsid w:val="006F5BCD"/>
    <w:rsid w:val="00700081"/>
    <w:rsid w:val="00700F87"/>
    <w:rsid w:val="0070318E"/>
    <w:rsid w:val="00704DCD"/>
    <w:rsid w:val="0070512F"/>
    <w:rsid w:val="00707C1A"/>
    <w:rsid w:val="00710036"/>
    <w:rsid w:val="00710987"/>
    <w:rsid w:val="00717312"/>
    <w:rsid w:val="00722C9A"/>
    <w:rsid w:val="007233DA"/>
    <w:rsid w:val="00727A1C"/>
    <w:rsid w:val="0073279E"/>
    <w:rsid w:val="00733EB8"/>
    <w:rsid w:val="00735EBC"/>
    <w:rsid w:val="00741870"/>
    <w:rsid w:val="00744C8A"/>
    <w:rsid w:val="007458AD"/>
    <w:rsid w:val="00745AAF"/>
    <w:rsid w:val="00746CF2"/>
    <w:rsid w:val="00751C3A"/>
    <w:rsid w:val="00751F4A"/>
    <w:rsid w:val="00755451"/>
    <w:rsid w:val="00763142"/>
    <w:rsid w:val="00763322"/>
    <w:rsid w:val="00771096"/>
    <w:rsid w:val="007712FB"/>
    <w:rsid w:val="007912BE"/>
    <w:rsid w:val="007A50D4"/>
    <w:rsid w:val="007B6880"/>
    <w:rsid w:val="007B7BCB"/>
    <w:rsid w:val="007C0E4C"/>
    <w:rsid w:val="007C22DB"/>
    <w:rsid w:val="007D3F96"/>
    <w:rsid w:val="007E2C1B"/>
    <w:rsid w:val="007E645C"/>
    <w:rsid w:val="007F1838"/>
    <w:rsid w:val="008009EF"/>
    <w:rsid w:val="00812395"/>
    <w:rsid w:val="008149DC"/>
    <w:rsid w:val="00814D36"/>
    <w:rsid w:val="008152FC"/>
    <w:rsid w:val="008227B1"/>
    <w:rsid w:val="0082596A"/>
    <w:rsid w:val="00833624"/>
    <w:rsid w:val="00847F98"/>
    <w:rsid w:val="008600A4"/>
    <w:rsid w:val="0086354C"/>
    <w:rsid w:val="00865487"/>
    <w:rsid w:val="008758B4"/>
    <w:rsid w:val="00875BEF"/>
    <w:rsid w:val="00880C15"/>
    <w:rsid w:val="00881762"/>
    <w:rsid w:val="008857FC"/>
    <w:rsid w:val="008B3F70"/>
    <w:rsid w:val="008C368E"/>
    <w:rsid w:val="008D2ECD"/>
    <w:rsid w:val="008D78F7"/>
    <w:rsid w:val="008E3B33"/>
    <w:rsid w:val="008E46E3"/>
    <w:rsid w:val="008E690F"/>
    <w:rsid w:val="008E7B3D"/>
    <w:rsid w:val="008F14A9"/>
    <w:rsid w:val="008F6286"/>
    <w:rsid w:val="008F7D44"/>
    <w:rsid w:val="0090385D"/>
    <w:rsid w:val="00916E50"/>
    <w:rsid w:val="0092770B"/>
    <w:rsid w:val="00937B8A"/>
    <w:rsid w:val="00942F2B"/>
    <w:rsid w:val="00961181"/>
    <w:rsid w:val="0096306F"/>
    <w:rsid w:val="009773B1"/>
    <w:rsid w:val="00977C6D"/>
    <w:rsid w:val="00977CE4"/>
    <w:rsid w:val="00980C66"/>
    <w:rsid w:val="0098282D"/>
    <w:rsid w:val="0098456F"/>
    <w:rsid w:val="00984796"/>
    <w:rsid w:val="009858B6"/>
    <w:rsid w:val="009A6621"/>
    <w:rsid w:val="009B2672"/>
    <w:rsid w:val="009B561B"/>
    <w:rsid w:val="009C1504"/>
    <w:rsid w:val="009D0A77"/>
    <w:rsid w:val="009D0D31"/>
    <w:rsid w:val="009D6312"/>
    <w:rsid w:val="009E528A"/>
    <w:rsid w:val="009E6D4E"/>
    <w:rsid w:val="009E744C"/>
    <w:rsid w:val="009E7555"/>
    <w:rsid w:val="009F0FEB"/>
    <w:rsid w:val="00A04635"/>
    <w:rsid w:val="00A0753E"/>
    <w:rsid w:val="00A07B36"/>
    <w:rsid w:val="00A145A7"/>
    <w:rsid w:val="00A21D09"/>
    <w:rsid w:val="00A4249F"/>
    <w:rsid w:val="00A4278A"/>
    <w:rsid w:val="00A46BDA"/>
    <w:rsid w:val="00A50B57"/>
    <w:rsid w:val="00A50D75"/>
    <w:rsid w:val="00A65952"/>
    <w:rsid w:val="00A752EF"/>
    <w:rsid w:val="00A8018E"/>
    <w:rsid w:val="00A94520"/>
    <w:rsid w:val="00AA0A7E"/>
    <w:rsid w:val="00AB2DCF"/>
    <w:rsid w:val="00AC5414"/>
    <w:rsid w:val="00AD30F5"/>
    <w:rsid w:val="00AD4D13"/>
    <w:rsid w:val="00AD5A0D"/>
    <w:rsid w:val="00AD7DB4"/>
    <w:rsid w:val="00AF5AAE"/>
    <w:rsid w:val="00AF6F21"/>
    <w:rsid w:val="00B01CA7"/>
    <w:rsid w:val="00B03A56"/>
    <w:rsid w:val="00B05113"/>
    <w:rsid w:val="00B06059"/>
    <w:rsid w:val="00B07D21"/>
    <w:rsid w:val="00B14304"/>
    <w:rsid w:val="00B21C69"/>
    <w:rsid w:val="00B31B8D"/>
    <w:rsid w:val="00B36AAA"/>
    <w:rsid w:val="00B40771"/>
    <w:rsid w:val="00B4681D"/>
    <w:rsid w:val="00B64195"/>
    <w:rsid w:val="00B64815"/>
    <w:rsid w:val="00B64BC0"/>
    <w:rsid w:val="00B65A22"/>
    <w:rsid w:val="00B66C66"/>
    <w:rsid w:val="00B6735E"/>
    <w:rsid w:val="00B70D05"/>
    <w:rsid w:val="00B732D9"/>
    <w:rsid w:val="00B76D55"/>
    <w:rsid w:val="00B8288A"/>
    <w:rsid w:val="00B83C9B"/>
    <w:rsid w:val="00B911BB"/>
    <w:rsid w:val="00B93EC1"/>
    <w:rsid w:val="00B9753F"/>
    <w:rsid w:val="00BA3B2A"/>
    <w:rsid w:val="00BA3F07"/>
    <w:rsid w:val="00BA4BCA"/>
    <w:rsid w:val="00BA7B46"/>
    <w:rsid w:val="00BB16B0"/>
    <w:rsid w:val="00BB3231"/>
    <w:rsid w:val="00BC33DB"/>
    <w:rsid w:val="00BC71F3"/>
    <w:rsid w:val="00BD4EC8"/>
    <w:rsid w:val="00BE571A"/>
    <w:rsid w:val="00BE5BD2"/>
    <w:rsid w:val="00BE6D19"/>
    <w:rsid w:val="00BF7AFE"/>
    <w:rsid w:val="00C03206"/>
    <w:rsid w:val="00C03B00"/>
    <w:rsid w:val="00C11384"/>
    <w:rsid w:val="00C21FCE"/>
    <w:rsid w:val="00C3247E"/>
    <w:rsid w:val="00C34B74"/>
    <w:rsid w:val="00C3595C"/>
    <w:rsid w:val="00C45198"/>
    <w:rsid w:val="00C45240"/>
    <w:rsid w:val="00C51687"/>
    <w:rsid w:val="00C56B6C"/>
    <w:rsid w:val="00C670F8"/>
    <w:rsid w:val="00C67A1B"/>
    <w:rsid w:val="00C71327"/>
    <w:rsid w:val="00C73B15"/>
    <w:rsid w:val="00C77C27"/>
    <w:rsid w:val="00C82760"/>
    <w:rsid w:val="00C838B8"/>
    <w:rsid w:val="00C85F09"/>
    <w:rsid w:val="00C86D9B"/>
    <w:rsid w:val="00C91613"/>
    <w:rsid w:val="00C937B6"/>
    <w:rsid w:val="00C95155"/>
    <w:rsid w:val="00CA042A"/>
    <w:rsid w:val="00CA6031"/>
    <w:rsid w:val="00CA6535"/>
    <w:rsid w:val="00CB2383"/>
    <w:rsid w:val="00CB640F"/>
    <w:rsid w:val="00CC4357"/>
    <w:rsid w:val="00CC7892"/>
    <w:rsid w:val="00CD112A"/>
    <w:rsid w:val="00CD729E"/>
    <w:rsid w:val="00CE11E9"/>
    <w:rsid w:val="00CF5A61"/>
    <w:rsid w:val="00D0356F"/>
    <w:rsid w:val="00D05283"/>
    <w:rsid w:val="00D10D7E"/>
    <w:rsid w:val="00D1763E"/>
    <w:rsid w:val="00D33533"/>
    <w:rsid w:val="00D343E6"/>
    <w:rsid w:val="00D43C4B"/>
    <w:rsid w:val="00D53089"/>
    <w:rsid w:val="00D547DF"/>
    <w:rsid w:val="00D74258"/>
    <w:rsid w:val="00D8419A"/>
    <w:rsid w:val="00D8740C"/>
    <w:rsid w:val="00D90C7F"/>
    <w:rsid w:val="00D90EAA"/>
    <w:rsid w:val="00D95323"/>
    <w:rsid w:val="00D95DB8"/>
    <w:rsid w:val="00DA2F2E"/>
    <w:rsid w:val="00DB15F0"/>
    <w:rsid w:val="00DB63F3"/>
    <w:rsid w:val="00DD0D27"/>
    <w:rsid w:val="00DD243B"/>
    <w:rsid w:val="00DD5E91"/>
    <w:rsid w:val="00DE25A1"/>
    <w:rsid w:val="00DF1797"/>
    <w:rsid w:val="00DF5993"/>
    <w:rsid w:val="00DF5DBF"/>
    <w:rsid w:val="00E00492"/>
    <w:rsid w:val="00E00846"/>
    <w:rsid w:val="00E024F7"/>
    <w:rsid w:val="00E078A7"/>
    <w:rsid w:val="00E102B4"/>
    <w:rsid w:val="00E12FA8"/>
    <w:rsid w:val="00E16DDA"/>
    <w:rsid w:val="00E21B57"/>
    <w:rsid w:val="00E21D75"/>
    <w:rsid w:val="00E25559"/>
    <w:rsid w:val="00E26855"/>
    <w:rsid w:val="00E27522"/>
    <w:rsid w:val="00E31FCC"/>
    <w:rsid w:val="00E32E78"/>
    <w:rsid w:val="00E353BA"/>
    <w:rsid w:val="00E368D4"/>
    <w:rsid w:val="00E45F34"/>
    <w:rsid w:val="00E4676F"/>
    <w:rsid w:val="00E70A92"/>
    <w:rsid w:val="00E73F91"/>
    <w:rsid w:val="00E80578"/>
    <w:rsid w:val="00E83133"/>
    <w:rsid w:val="00E842B7"/>
    <w:rsid w:val="00EA3E84"/>
    <w:rsid w:val="00EB0CB0"/>
    <w:rsid w:val="00EB76DF"/>
    <w:rsid w:val="00EB7941"/>
    <w:rsid w:val="00EC4435"/>
    <w:rsid w:val="00EE438B"/>
    <w:rsid w:val="00F0609D"/>
    <w:rsid w:val="00F078A4"/>
    <w:rsid w:val="00F10F46"/>
    <w:rsid w:val="00F336DA"/>
    <w:rsid w:val="00F350A6"/>
    <w:rsid w:val="00F35ABB"/>
    <w:rsid w:val="00F432A5"/>
    <w:rsid w:val="00F4518C"/>
    <w:rsid w:val="00F46F58"/>
    <w:rsid w:val="00F47621"/>
    <w:rsid w:val="00F55852"/>
    <w:rsid w:val="00F602B4"/>
    <w:rsid w:val="00F631FA"/>
    <w:rsid w:val="00F649AA"/>
    <w:rsid w:val="00F65069"/>
    <w:rsid w:val="00F709AF"/>
    <w:rsid w:val="00F76C3E"/>
    <w:rsid w:val="00F8047C"/>
    <w:rsid w:val="00F85A6D"/>
    <w:rsid w:val="00F8699A"/>
    <w:rsid w:val="00F872CF"/>
    <w:rsid w:val="00F92C89"/>
    <w:rsid w:val="00F97CA1"/>
    <w:rsid w:val="00FA379F"/>
    <w:rsid w:val="00FA5DDD"/>
    <w:rsid w:val="00FA6462"/>
    <w:rsid w:val="00FB4ACF"/>
    <w:rsid w:val="00FB55AB"/>
    <w:rsid w:val="00FB5A8E"/>
    <w:rsid w:val="00FC2B70"/>
    <w:rsid w:val="00FC3DC1"/>
    <w:rsid w:val="00FC5756"/>
    <w:rsid w:val="00FC76A5"/>
    <w:rsid w:val="00FD35E9"/>
    <w:rsid w:val="00FE03CB"/>
    <w:rsid w:val="00FE6501"/>
    <w:rsid w:val="00FE7F8A"/>
    <w:rsid w:val="00FF017A"/>
    <w:rsid w:val="00FF3D13"/>
    <w:rsid w:val="00FF4F93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  <w:style w:type="character" w:customStyle="1" w:styleId="BodyTextChar">
    <w:name w:val="Body Text Char"/>
    <w:link w:val="BodyText"/>
    <w:rsid w:val="003C1AA6"/>
    <w:rPr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8</TotalTime>
  <Pages>3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SOP - Back Order Non-Stocked Products</dc:subject>
  <dc:creator>DCP</dc:creator>
  <cp:keywords>1.0</cp:keywords>
  <dc:description>This service pack extends SOP to allow non-stocked products to be back ordered and therefore part delivered and part invoiced.</dc:description>
  <cp:lastModifiedBy>Penfold, Dan</cp:lastModifiedBy>
  <cp:revision>4</cp:revision>
  <cp:lastPrinted>2002-03-05T15:24:00Z</cp:lastPrinted>
  <dcterms:created xsi:type="dcterms:W3CDTF">2014-04-03T16:55:00Z</dcterms:created>
  <dcterms:modified xsi:type="dcterms:W3CDTF">2014-04-03T17:02:00Z</dcterms:modified>
</cp:coreProperties>
</file>