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CC7B40">
      <w:pPr>
        <w:pStyle w:val="Title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C2275A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84521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416160">
        <w:t>Selective Reprice Products</w:t>
      </w:r>
      <w:r>
        <w:fldChar w:fldCharType="end"/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416160" w:rsidRDefault="00416160">
      <w:pPr>
        <w:rPr>
          <w:rFonts w:ascii="Arial" w:hAnsi="Arial"/>
          <w:b/>
          <w:sz w:val="22"/>
          <w:lang w:val="en-GB"/>
        </w:rPr>
      </w:pPr>
    </w:p>
    <w:p w:rsidR="00416160" w:rsidRDefault="00416160">
      <w:pPr>
        <w:rPr>
          <w:rFonts w:ascii="Arial" w:hAnsi="Arial"/>
          <w:b/>
          <w:sz w:val="22"/>
          <w:lang w:val="en-GB"/>
        </w:rPr>
      </w:pPr>
    </w:p>
    <w:p w:rsidR="00F90999" w:rsidRPr="00065555" w:rsidRDefault="00BB757A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lastRenderedPageBreak/>
        <w:t xml:space="preserve"> </w:t>
      </w:r>
      <w:r w:rsidR="00B01201">
        <w:rPr>
          <w:rFonts w:ascii="Arial" w:hAnsi="Arial"/>
          <w:b/>
          <w:sz w:val="22"/>
          <w:lang w:val="en-GB"/>
        </w:rPr>
        <w:t xml:space="preserve"> </w:t>
      </w:r>
      <w:r w:rsidR="00F90999" w:rsidRPr="00065555">
        <w:rPr>
          <w:rFonts w:ascii="Arial" w:hAnsi="Arial"/>
          <w:b/>
          <w:sz w:val="22"/>
          <w:lang w:val="en-GB"/>
        </w:rPr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416160">
      <w:pPr>
        <w:pStyle w:val="BodyText2"/>
      </w:pPr>
      <w:r>
        <w:t xml:space="preserve">These changes provide the ability to reprice selective prices rather than all 12. </w:t>
      </w:r>
      <w:r w:rsidR="0075603F">
        <w:fldChar w:fldCharType="begin"/>
      </w:r>
      <w:r w:rsidR="0075603F">
        <w:instrText xml:space="preserve"> COMMENTS  \* MERGEFORMAT </w:instrText>
      </w:r>
      <w:r w:rsidR="0075603F">
        <w:fldChar w:fldCharType="end"/>
      </w:r>
    </w:p>
    <w:p w:rsidR="00F90999" w:rsidRDefault="00F90999">
      <w:pPr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387F45">
        <w:trPr>
          <w:trHeight w:val="240"/>
        </w:trPr>
        <w:tc>
          <w:tcPr>
            <w:tcW w:w="10173" w:type="dxa"/>
          </w:tcPr>
          <w:p w:rsidR="007A3E13" w:rsidRPr="00D64D7C" w:rsidRDefault="00D01404" w:rsidP="00416160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</w:t>
            </w:r>
            <w:r w:rsidR="008D15EC" w:rsidRPr="00D64D7C">
              <w:rPr>
                <w:rFonts w:ascii="CG Omega" w:hAnsi="CG Omega"/>
                <w:sz w:val="24"/>
              </w:rPr>
              <w:t xml:space="preserve"> </w:t>
            </w:r>
            <w:r w:rsidR="00416160">
              <w:rPr>
                <w:rFonts w:ascii="CG Omega" w:hAnsi="CG Omega"/>
                <w:sz w:val="24"/>
              </w:rPr>
              <w:t>are to update the reprice products function to allow</w:t>
            </w:r>
            <w:r w:rsidR="00387F45">
              <w:rPr>
                <w:rFonts w:ascii="CG Omega" w:hAnsi="CG Omega"/>
                <w:sz w:val="24"/>
              </w:rPr>
              <w:t xml:space="preserve"> the user to select which of the 12 potential prices are to </w:t>
            </w:r>
            <w:proofErr w:type="gramStart"/>
            <w:r w:rsidR="00387F45">
              <w:rPr>
                <w:rFonts w:ascii="CG Omega" w:hAnsi="CG Omega"/>
                <w:sz w:val="24"/>
              </w:rPr>
              <w:t>be recalculated</w:t>
            </w:r>
            <w:proofErr w:type="gramEnd"/>
            <w:r w:rsidR="00387F45">
              <w:rPr>
                <w:rFonts w:ascii="CG Omega" w:hAnsi="CG Omega"/>
                <w:sz w:val="24"/>
              </w:rPr>
              <w:t>.</w:t>
            </w:r>
            <w:r w:rsidR="00416160">
              <w:rPr>
                <w:rFonts w:ascii="CG Omega" w:hAnsi="CG Omega"/>
                <w:sz w:val="24"/>
              </w:rPr>
              <w:t xml:space="preserve">  </w:t>
            </w:r>
          </w:p>
        </w:tc>
      </w:tr>
    </w:tbl>
    <w:p w:rsidR="001D710D" w:rsidRDefault="001D710D">
      <w:pPr>
        <w:rPr>
          <w:rFonts w:ascii="Arial" w:hAnsi="Arial"/>
          <w:b/>
          <w:sz w:val="22"/>
          <w:lang w:val="en-GB"/>
        </w:rPr>
      </w:pPr>
    </w:p>
    <w:p w:rsidR="00F90999" w:rsidRDefault="00F90999">
      <w:pPr>
        <w:rPr>
          <w:rFonts w:ascii="Arial" w:hAnsi="Arial"/>
          <w:b/>
          <w:sz w:val="22"/>
          <w:lang w:val="en-GB"/>
        </w:rPr>
      </w:pPr>
      <w:bookmarkStart w:id="0" w:name="_GoBack"/>
      <w:bookmarkEnd w:id="0"/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69001D" w:rsidRDefault="00C2275A" w:rsidP="0069001D">
      <w:pPr>
        <w:pStyle w:val="Heading4"/>
      </w:pPr>
      <w:r>
        <w:t>Reprice Products</w:t>
      </w:r>
      <w:r w:rsidR="0069001D">
        <w:t xml:space="preserve"> – </w:t>
      </w:r>
      <w:r>
        <w:t>Conversion</w:t>
      </w:r>
      <w:r w:rsidR="0069001D">
        <w:t xml:space="preserve"> </w:t>
      </w:r>
      <w:r>
        <w:t>Window</w:t>
      </w:r>
    </w:p>
    <w:p w:rsidR="0069001D" w:rsidRDefault="001D710D" w:rsidP="0069001D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08E3F2E0" wp14:editId="68C8791A">
            <wp:extent cx="6409055" cy="58616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86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69001D" w:rsidRPr="00095665" w:rsidTr="00685CAF">
        <w:tc>
          <w:tcPr>
            <w:tcW w:w="2268" w:type="dxa"/>
          </w:tcPr>
          <w:p w:rsidR="0069001D" w:rsidRDefault="00FC2724" w:rsidP="00685CAF">
            <w:pPr>
              <w:pStyle w:val="Subheading"/>
            </w:pPr>
            <w:r>
              <w:t>Update price 1..12</w:t>
            </w:r>
          </w:p>
        </w:tc>
        <w:tc>
          <w:tcPr>
            <w:tcW w:w="6946" w:type="dxa"/>
          </w:tcPr>
          <w:p w:rsidR="0069001D" w:rsidRDefault="00FC2724" w:rsidP="00FC2724">
            <w:pPr>
              <w:pStyle w:val="BodyText"/>
            </w:pPr>
            <w:r>
              <w:t>If set</w:t>
            </w:r>
            <w:r w:rsidR="00D01404">
              <w:t>,</w:t>
            </w:r>
            <w:r>
              <w:t xml:space="preserve"> the corresponding price in the price list entry </w:t>
            </w:r>
            <w:proofErr w:type="gramStart"/>
            <w:r>
              <w:t>will be recalculated</w:t>
            </w:r>
            <w:proofErr w:type="gramEnd"/>
            <w:r w:rsidR="004F50A1">
              <w:t>.</w:t>
            </w:r>
          </w:p>
        </w:tc>
      </w:tr>
    </w:tbl>
    <w:p w:rsidR="00D57282" w:rsidRDefault="00D57282" w:rsidP="00D57282">
      <w:pPr>
        <w:pStyle w:val="BodyText"/>
        <w:rPr>
          <w:i/>
        </w:rPr>
      </w:pP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1D710D" w:rsidTr="006A1896">
        <w:tc>
          <w:tcPr>
            <w:tcW w:w="2268" w:type="dxa"/>
          </w:tcPr>
          <w:p w:rsidR="001D710D" w:rsidRDefault="001D710D" w:rsidP="006A1896">
            <w:pPr>
              <w:pStyle w:val="Subheading"/>
            </w:pPr>
            <w:r>
              <w:t>Reset</w:t>
            </w:r>
          </w:p>
        </w:tc>
        <w:tc>
          <w:tcPr>
            <w:tcW w:w="6946" w:type="dxa"/>
          </w:tcPr>
          <w:p w:rsidR="001D710D" w:rsidRDefault="001D710D" w:rsidP="006A1896">
            <w:pPr>
              <w:pStyle w:val="BodyText"/>
            </w:pPr>
            <w:r>
              <w:t xml:space="preserve">When pressed all 12 prices </w:t>
            </w:r>
            <w:proofErr w:type="gramStart"/>
            <w:r>
              <w:t>are selected</w:t>
            </w:r>
            <w:proofErr w:type="gramEnd"/>
            <w:r>
              <w:t xml:space="preserve"> for update.</w:t>
            </w:r>
          </w:p>
        </w:tc>
      </w:tr>
    </w:tbl>
    <w:p w:rsidR="001D710D" w:rsidRDefault="001D710D" w:rsidP="001D710D">
      <w:pPr>
        <w:pStyle w:val="BodyText"/>
        <w:rPr>
          <w:i/>
        </w:rPr>
      </w:pPr>
    </w:p>
    <w:sectPr w:rsidR="001D710D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521" w:rsidRDefault="00F84521">
      <w:r>
        <w:separator/>
      </w:r>
    </w:p>
  </w:endnote>
  <w:endnote w:type="continuationSeparator" w:id="0">
    <w:p w:rsidR="00F84521" w:rsidRDefault="00F8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Segoe U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DF6017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DF6017">
            <w:rPr>
              <w:rFonts w:ascii="Arial" w:hAnsi="Arial"/>
              <w:noProof/>
              <w:sz w:val="18"/>
            </w:rPr>
            <w:t>ZM60_000488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DF6017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DF6017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1D710D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DF6017">
            <w:t>2</w:t>
          </w:r>
        </w:p>
      </w:tc>
    </w:tr>
  </w:tbl>
  <w:p w:rsidR="00F90999" w:rsidRDefault="00F90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521" w:rsidRDefault="00F84521">
      <w:r>
        <w:separator/>
      </w:r>
    </w:p>
  </w:footnote>
  <w:footnote w:type="continuationSeparator" w:id="0">
    <w:p w:rsidR="00F84521" w:rsidRDefault="00F84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848F3"/>
    <w:multiLevelType w:val="hybridMultilevel"/>
    <w:tmpl w:val="BB7E42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6"/>
  </w:num>
  <w:num w:numId="2">
    <w:abstractNumId w:val="33"/>
  </w:num>
  <w:num w:numId="3">
    <w:abstractNumId w:val="4"/>
  </w:num>
  <w:num w:numId="4">
    <w:abstractNumId w:val="7"/>
  </w:num>
  <w:num w:numId="5">
    <w:abstractNumId w:val="20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27"/>
  </w:num>
  <w:num w:numId="12">
    <w:abstractNumId w:val="34"/>
  </w:num>
  <w:num w:numId="13">
    <w:abstractNumId w:val="22"/>
  </w:num>
  <w:num w:numId="14">
    <w:abstractNumId w:val="10"/>
  </w:num>
  <w:num w:numId="15">
    <w:abstractNumId w:val="8"/>
  </w:num>
  <w:num w:numId="16">
    <w:abstractNumId w:val="19"/>
  </w:num>
  <w:num w:numId="17">
    <w:abstractNumId w:val="28"/>
  </w:num>
  <w:num w:numId="18">
    <w:abstractNumId w:val="35"/>
  </w:num>
  <w:num w:numId="19">
    <w:abstractNumId w:val="32"/>
  </w:num>
  <w:num w:numId="20">
    <w:abstractNumId w:val="29"/>
  </w:num>
  <w:num w:numId="21">
    <w:abstractNumId w:val="3"/>
  </w:num>
  <w:num w:numId="22">
    <w:abstractNumId w:val="13"/>
  </w:num>
  <w:num w:numId="23">
    <w:abstractNumId w:val="12"/>
  </w:num>
  <w:num w:numId="24">
    <w:abstractNumId w:val="16"/>
  </w:num>
  <w:num w:numId="25">
    <w:abstractNumId w:val="1"/>
  </w:num>
  <w:num w:numId="26">
    <w:abstractNumId w:val="23"/>
  </w:num>
  <w:num w:numId="27">
    <w:abstractNumId w:val="26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17"/>
  </w:num>
  <w:num w:numId="33">
    <w:abstractNumId w:val="25"/>
  </w:num>
  <w:num w:numId="34">
    <w:abstractNumId w:val="30"/>
  </w:num>
  <w:num w:numId="35">
    <w:abstractNumId w:val="31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128F4"/>
    <w:rsid w:val="00031AA6"/>
    <w:rsid w:val="00034498"/>
    <w:rsid w:val="000424E1"/>
    <w:rsid w:val="00044D36"/>
    <w:rsid w:val="000451DD"/>
    <w:rsid w:val="00054994"/>
    <w:rsid w:val="000572A2"/>
    <w:rsid w:val="00064924"/>
    <w:rsid w:val="00064A4F"/>
    <w:rsid w:val="00065555"/>
    <w:rsid w:val="000655F7"/>
    <w:rsid w:val="00071225"/>
    <w:rsid w:val="00071D08"/>
    <w:rsid w:val="00073587"/>
    <w:rsid w:val="00073D7C"/>
    <w:rsid w:val="000A584C"/>
    <w:rsid w:val="000B4F5E"/>
    <w:rsid w:val="000E0F29"/>
    <w:rsid w:val="000E15E4"/>
    <w:rsid w:val="000E4AF6"/>
    <w:rsid w:val="000F058F"/>
    <w:rsid w:val="000F3AF5"/>
    <w:rsid w:val="00105A01"/>
    <w:rsid w:val="00113B99"/>
    <w:rsid w:val="001176E9"/>
    <w:rsid w:val="00130285"/>
    <w:rsid w:val="001316A6"/>
    <w:rsid w:val="00132F2F"/>
    <w:rsid w:val="00136FD3"/>
    <w:rsid w:val="001545B1"/>
    <w:rsid w:val="00181200"/>
    <w:rsid w:val="00184D02"/>
    <w:rsid w:val="001862E2"/>
    <w:rsid w:val="00190948"/>
    <w:rsid w:val="001976A0"/>
    <w:rsid w:val="001A1C03"/>
    <w:rsid w:val="001A5B26"/>
    <w:rsid w:val="001B3DEB"/>
    <w:rsid w:val="001D5D55"/>
    <w:rsid w:val="001D710D"/>
    <w:rsid w:val="001E7D9D"/>
    <w:rsid w:val="001F54EA"/>
    <w:rsid w:val="001F5CFC"/>
    <w:rsid w:val="00200381"/>
    <w:rsid w:val="0020237D"/>
    <w:rsid w:val="00204262"/>
    <w:rsid w:val="00205C01"/>
    <w:rsid w:val="0020741D"/>
    <w:rsid w:val="0021095D"/>
    <w:rsid w:val="00217698"/>
    <w:rsid w:val="002246FF"/>
    <w:rsid w:val="00227C24"/>
    <w:rsid w:val="00232F18"/>
    <w:rsid w:val="002372CC"/>
    <w:rsid w:val="00260D69"/>
    <w:rsid w:val="0026234E"/>
    <w:rsid w:val="00266C4F"/>
    <w:rsid w:val="00276ACF"/>
    <w:rsid w:val="002849C8"/>
    <w:rsid w:val="002900E8"/>
    <w:rsid w:val="0029753C"/>
    <w:rsid w:val="00297DB3"/>
    <w:rsid w:val="002A611C"/>
    <w:rsid w:val="002A6CA7"/>
    <w:rsid w:val="002C297F"/>
    <w:rsid w:val="002F284D"/>
    <w:rsid w:val="002F4890"/>
    <w:rsid w:val="002F4D43"/>
    <w:rsid w:val="002F4D54"/>
    <w:rsid w:val="00322588"/>
    <w:rsid w:val="00340C78"/>
    <w:rsid w:val="00346530"/>
    <w:rsid w:val="00365BC1"/>
    <w:rsid w:val="00374311"/>
    <w:rsid w:val="00375B13"/>
    <w:rsid w:val="00382EF4"/>
    <w:rsid w:val="00387F45"/>
    <w:rsid w:val="003B500B"/>
    <w:rsid w:val="003C50BA"/>
    <w:rsid w:val="003D707D"/>
    <w:rsid w:val="003E1156"/>
    <w:rsid w:val="003E6A19"/>
    <w:rsid w:val="003E7258"/>
    <w:rsid w:val="0040209A"/>
    <w:rsid w:val="00403A00"/>
    <w:rsid w:val="00413E66"/>
    <w:rsid w:val="0041510B"/>
    <w:rsid w:val="00416160"/>
    <w:rsid w:val="00416A84"/>
    <w:rsid w:val="00421E35"/>
    <w:rsid w:val="00424FF0"/>
    <w:rsid w:val="0044503C"/>
    <w:rsid w:val="004453B9"/>
    <w:rsid w:val="00453327"/>
    <w:rsid w:val="00454F1F"/>
    <w:rsid w:val="00460D32"/>
    <w:rsid w:val="004617E5"/>
    <w:rsid w:val="0046361D"/>
    <w:rsid w:val="00483694"/>
    <w:rsid w:val="00496E10"/>
    <w:rsid w:val="004A2DAC"/>
    <w:rsid w:val="004B4473"/>
    <w:rsid w:val="004B58D3"/>
    <w:rsid w:val="004B6B58"/>
    <w:rsid w:val="004C099B"/>
    <w:rsid w:val="004C15B1"/>
    <w:rsid w:val="004D6DF6"/>
    <w:rsid w:val="004E188E"/>
    <w:rsid w:val="004F094B"/>
    <w:rsid w:val="004F50A1"/>
    <w:rsid w:val="004F56AF"/>
    <w:rsid w:val="004F6AED"/>
    <w:rsid w:val="00510022"/>
    <w:rsid w:val="0052143E"/>
    <w:rsid w:val="0052147F"/>
    <w:rsid w:val="005442AC"/>
    <w:rsid w:val="00547A32"/>
    <w:rsid w:val="00547B1F"/>
    <w:rsid w:val="00552E93"/>
    <w:rsid w:val="00553B36"/>
    <w:rsid w:val="00554C8F"/>
    <w:rsid w:val="00570AB3"/>
    <w:rsid w:val="005744C5"/>
    <w:rsid w:val="00585F95"/>
    <w:rsid w:val="005A78DC"/>
    <w:rsid w:val="005B4A1C"/>
    <w:rsid w:val="005C5AED"/>
    <w:rsid w:val="005C6487"/>
    <w:rsid w:val="005D02F9"/>
    <w:rsid w:val="005D395F"/>
    <w:rsid w:val="005E0323"/>
    <w:rsid w:val="005E1F13"/>
    <w:rsid w:val="005E5773"/>
    <w:rsid w:val="005F1C54"/>
    <w:rsid w:val="005F40C7"/>
    <w:rsid w:val="006079C2"/>
    <w:rsid w:val="006142C6"/>
    <w:rsid w:val="006155BD"/>
    <w:rsid w:val="0061684B"/>
    <w:rsid w:val="0061685D"/>
    <w:rsid w:val="006252A0"/>
    <w:rsid w:val="006277B6"/>
    <w:rsid w:val="00637BA5"/>
    <w:rsid w:val="00640492"/>
    <w:rsid w:val="006622BD"/>
    <w:rsid w:val="00663DC7"/>
    <w:rsid w:val="00666040"/>
    <w:rsid w:val="00670819"/>
    <w:rsid w:val="006714B1"/>
    <w:rsid w:val="00673582"/>
    <w:rsid w:val="0067472C"/>
    <w:rsid w:val="00674F89"/>
    <w:rsid w:val="0068416E"/>
    <w:rsid w:val="00685CAF"/>
    <w:rsid w:val="0069001D"/>
    <w:rsid w:val="0069589E"/>
    <w:rsid w:val="00696863"/>
    <w:rsid w:val="006A389D"/>
    <w:rsid w:val="006C7C6F"/>
    <w:rsid w:val="006D48A8"/>
    <w:rsid w:val="006D7457"/>
    <w:rsid w:val="006E032F"/>
    <w:rsid w:val="006E1538"/>
    <w:rsid w:val="006E3F33"/>
    <w:rsid w:val="006E7BC8"/>
    <w:rsid w:val="006F4DCE"/>
    <w:rsid w:val="00700B54"/>
    <w:rsid w:val="00712B14"/>
    <w:rsid w:val="007176EC"/>
    <w:rsid w:val="00721E4E"/>
    <w:rsid w:val="00723A40"/>
    <w:rsid w:val="00725FAE"/>
    <w:rsid w:val="00750698"/>
    <w:rsid w:val="007558EC"/>
    <w:rsid w:val="0075603F"/>
    <w:rsid w:val="00773FDF"/>
    <w:rsid w:val="00782C6A"/>
    <w:rsid w:val="0079320C"/>
    <w:rsid w:val="007937EA"/>
    <w:rsid w:val="007A0A2E"/>
    <w:rsid w:val="007A3E13"/>
    <w:rsid w:val="007A442B"/>
    <w:rsid w:val="007B04B9"/>
    <w:rsid w:val="007B1371"/>
    <w:rsid w:val="007B21A9"/>
    <w:rsid w:val="007C1A9C"/>
    <w:rsid w:val="007C6D8A"/>
    <w:rsid w:val="007C7D77"/>
    <w:rsid w:val="007D320B"/>
    <w:rsid w:val="007E1220"/>
    <w:rsid w:val="007E3749"/>
    <w:rsid w:val="007E4850"/>
    <w:rsid w:val="007E5A34"/>
    <w:rsid w:val="007E77C2"/>
    <w:rsid w:val="007F05F9"/>
    <w:rsid w:val="007F4C79"/>
    <w:rsid w:val="008034E4"/>
    <w:rsid w:val="00820B83"/>
    <w:rsid w:val="00841E59"/>
    <w:rsid w:val="00842CFA"/>
    <w:rsid w:val="00850416"/>
    <w:rsid w:val="00860C9C"/>
    <w:rsid w:val="008627EB"/>
    <w:rsid w:val="00885BB8"/>
    <w:rsid w:val="0088738A"/>
    <w:rsid w:val="00894601"/>
    <w:rsid w:val="008A7B58"/>
    <w:rsid w:val="008A7B83"/>
    <w:rsid w:val="008B344A"/>
    <w:rsid w:val="008C2A72"/>
    <w:rsid w:val="008D15EC"/>
    <w:rsid w:val="008D208C"/>
    <w:rsid w:val="008D20CA"/>
    <w:rsid w:val="008D4920"/>
    <w:rsid w:val="008D674A"/>
    <w:rsid w:val="008E1D70"/>
    <w:rsid w:val="008E2DC0"/>
    <w:rsid w:val="008F0BBD"/>
    <w:rsid w:val="00902476"/>
    <w:rsid w:val="00904243"/>
    <w:rsid w:val="00912878"/>
    <w:rsid w:val="00915D1D"/>
    <w:rsid w:val="00916066"/>
    <w:rsid w:val="00922468"/>
    <w:rsid w:val="0093020F"/>
    <w:rsid w:val="0094221D"/>
    <w:rsid w:val="00943087"/>
    <w:rsid w:val="00943EE7"/>
    <w:rsid w:val="00944DA7"/>
    <w:rsid w:val="00952FCE"/>
    <w:rsid w:val="009555D1"/>
    <w:rsid w:val="0095615E"/>
    <w:rsid w:val="00967FAD"/>
    <w:rsid w:val="00973FD0"/>
    <w:rsid w:val="00990550"/>
    <w:rsid w:val="00992F14"/>
    <w:rsid w:val="009C138D"/>
    <w:rsid w:val="009C14C3"/>
    <w:rsid w:val="009C5ECC"/>
    <w:rsid w:val="009D3B3C"/>
    <w:rsid w:val="009D7358"/>
    <w:rsid w:val="009E11E8"/>
    <w:rsid w:val="009E2616"/>
    <w:rsid w:val="009E5FB6"/>
    <w:rsid w:val="009E65F9"/>
    <w:rsid w:val="009F268F"/>
    <w:rsid w:val="009F424D"/>
    <w:rsid w:val="00A057EF"/>
    <w:rsid w:val="00A073F9"/>
    <w:rsid w:val="00A14A27"/>
    <w:rsid w:val="00A32A13"/>
    <w:rsid w:val="00A52537"/>
    <w:rsid w:val="00A55008"/>
    <w:rsid w:val="00A56352"/>
    <w:rsid w:val="00A61EFC"/>
    <w:rsid w:val="00A63868"/>
    <w:rsid w:val="00A7067F"/>
    <w:rsid w:val="00A835E4"/>
    <w:rsid w:val="00A9455A"/>
    <w:rsid w:val="00AA1362"/>
    <w:rsid w:val="00AA5AA3"/>
    <w:rsid w:val="00AB1360"/>
    <w:rsid w:val="00AD084E"/>
    <w:rsid w:val="00AE7E34"/>
    <w:rsid w:val="00AF1C79"/>
    <w:rsid w:val="00AF44B5"/>
    <w:rsid w:val="00B01201"/>
    <w:rsid w:val="00B100AA"/>
    <w:rsid w:val="00B16AD8"/>
    <w:rsid w:val="00B27C96"/>
    <w:rsid w:val="00B346F7"/>
    <w:rsid w:val="00B3618D"/>
    <w:rsid w:val="00B363B1"/>
    <w:rsid w:val="00B47BA6"/>
    <w:rsid w:val="00B52418"/>
    <w:rsid w:val="00B52AFE"/>
    <w:rsid w:val="00B754EE"/>
    <w:rsid w:val="00B8373D"/>
    <w:rsid w:val="00BA72BB"/>
    <w:rsid w:val="00BB37F2"/>
    <w:rsid w:val="00BB5C62"/>
    <w:rsid w:val="00BB757A"/>
    <w:rsid w:val="00BC2864"/>
    <w:rsid w:val="00BD4671"/>
    <w:rsid w:val="00BD4C1D"/>
    <w:rsid w:val="00BE4CD8"/>
    <w:rsid w:val="00BE508E"/>
    <w:rsid w:val="00C03E95"/>
    <w:rsid w:val="00C062E2"/>
    <w:rsid w:val="00C0661C"/>
    <w:rsid w:val="00C2275A"/>
    <w:rsid w:val="00C313B5"/>
    <w:rsid w:val="00C3262D"/>
    <w:rsid w:val="00C34370"/>
    <w:rsid w:val="00C365F3"/>
    <w:rsid w:val="00C41B9F"/>
    <w:rsid w:val="00C45AA1"/>
    <w:rsid w:val="00C52980"/>
    <w:rsid w:val="00C57678"/>
    <w:rsid w:val="00C57F07"/>
    <w:rsid w:val="00C61840"/>
    <w:rsid w:val="00C61C39"/>
    <w:rsid w:val="00C75D3F"/>
    <w:rsid w:val="00C77181"/>
    <w:rsid w:val="00CA5D30"/>
    <w:rsid w:val="00CB218E"/>
    <w:rsid w:val="00CB7829"/>
    <w:rsid w:val="00CC7B40"/>
    <w:rsid w:val="00CD4FD9"/>
    <w:rsid w:val="00D01404"/>
    <w:rsid w:val="00D05FC0"/>
    <w:rsid w:val="00D12F73"/>
    <w:rsid w:val="00D1429B"/>
    <w:rsid w:val="00D21184"/>
    <w:rsid w:val="00D30EAB"/>
    <w:rsid w:val="00D34220"/>
    <w:rsid w:val="00D36135"/>
    <w:rsid w:val="00D43B7B"/>
    <w:rsid w:val="00D43CC8"/>
    <w:rsid w:val="00D458CD"/>
    <w:rsid w:val="00D471AF"/>
    <w:rsid w:val="00D52B32"/>
    <w:rsid w:val="00D57282"/>
    <w:rsid w:val="00D6269D"/>
    <w:rsid w:val="00D62DA3"/>
    <w:rsid w:val="00D71267"/>
    <w:rsid w:val="00D720AA"/>
    <w:rsid w:val="00D74826"/>
    <w:rsid w:val="00D8671B"/>
    <w:rsid w:val="00D879A9"/>
    <w:rsid w:val="00D94C2D"/>
    <w:rsid w:val="00D96F8B"/>
    <w:rsid w:val="00DA1D3D"/>
    <w:rsid w:val="00DB547C"/>
    <w:rsid w:val="00DD09BE"/>
    <w:rsid w:val="00DE783D"/>
    <w:rsid w:val="00DF4BF5"/>
    <w:rsid w:val="00DF6017"/>
    <w:rsid w:val="00E0477B"/>
    <w:rsid w:val="00E05E6D"/>
    <w:rsid w:val="00E10EB7"/>
    <w:rsid w:val="00E3090A"/>
    <w:rsid w:val="00E36BB0"/>
    <w:rsid w:val="00E40721"/>
    <w:rsid w:val="00E42FBD"/>
    <w:rsid w:val="00E54AE3"/>
    <w:rsid w:val="00E571D9"/>
    <w:rsid w:val="00E92748"/>
    <w:rsid w:val="00EA30F9"/>
    <w:rsid w:val="00EB6309"/>
    <w:rsid w:val="00EC1D9A"/>
    <w:rsid w:val="00ED4AE5"/>
    <w:rsid w:val="00EE7CA7"/>
    <w:rsid w:val="00EF4908"/>
    <w:rsid w:val="00EF5FA0"/>
    <w:rsid w:val="00F012F9"/>
    <w:rsid w:val="00F01652"/>
    <w:rsid w:val="00F05770"/>
    <w:rsid w:val="00F1427E"/>
    <w:rsid w:val="00F176A3"/>
    <w:rsid w:val="00F208A0"/>
    <w:rsid w:val="00F24E45"/>
    <w:rsid w:val="00F26BF2"/>
    <w:rsid w:val="00F30259"/>
    <w:rsid w:val="00F34D3E"/>
    <w:rsid w:val="00F35927"/>
    <w:rsid w:val="00F42797"/>
    <w:rsid w:val="00F467F0"/>
    <w:rsid w:val="00F513F7"/>
    <w:rsid w:val="00F66966"/>
    <w:rsid w:val="00F77A7D"/>
    <w:rsid w:val="00F84521"/>
    <w:rsid w:val="00F90999"/>
    <w:rsid w:val="00FB2309"/>
    <w:rsid w:val="00FC2724"/>
    <w:rsid w:val="00FC41B9"/>
    <w:rsid w:val="00FC42C6"/>
    <w:rsid w:val="00FD54AA"/>
    <w:rsid w:val="00FF2C46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5772C"/>
  <w15:chartTrackingRefBased/>
  <w15:docId w15:val="{67D69544-A754-4BB4-995B-81DB896B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rsid w:val="00346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273C-F4EA-407A-A24C-BAC1D3CA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54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Selective Reprice Products</dc:subject>
  <dc:creator>DCP</dc:creator>
  <cp:keywords>1.0</cp:keywords>
  <dc:description/>
  <cp:lastModifiedBy>Penfold, Dan</cp:lastModifiedBy>
  <cp:revision>7</cp:revision>
  <cp:lastPrinted>2005-08-15T14:06:00Z</cp:lastPrinted>
  <dcterms:created xsi:type="dcterms:W3CDTF">2017-07-20T15:27:00Z</dcterms:created>
  <dcterms:modified xsi:type="dcterms:W3CDTF">2017-07-24T15:56:00Z</dcterms:modified>
</cp:coreProperties>
</file>