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2B7" w:rsidRDefault="006C2F85">
      <w:pPr>
        <w:pStyle w:val="Title"/>
      </w:pPr>
      <w:r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5422900</wp:posOffset>
            </wp:positionH>
            <wp:positionV relativeFrom="paragraph">
              <wp:posOffset>-191135</wp:posOffset>
            </wp:positionV>
            <wp:extent cx="942975" cy="1104900"/>
            <wp:effectExtent l="0" t="0" r="0" b="0"/>
            <wp:wrapTopAndBottom/>
            <wp:docPr id="2" name="Picture 2" descr="image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00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42B7" w:rsidRDefault="00E842B7">
      <w:pPr>
        <w:pStyle w:val="Title"/>
      </w:pPr>
    </w:p>
    <w:p w:rsidR="00E842B7" w:rsidRDefault="00E842B7"/>
    <w:p w:rsidR="00E842B7" w:rsidRDefault="00E842B7"/>
    <w:p w:rsidR="00E842B7" w:rsidRDefault="00E842B7"/>
    <w:p w:rsidR="00E842B7" w:rsidRDefault="00E842B7">
      <w:pPr>
        <w:pStyle w:val="Title"/>
      </w:pPr>
      <w:r>
        <w:t>Global 3000</w:t>
      </w:r>
    </w:p>
    <w:p w:rsidR="00E842B7" w:rsidRDefault="008B1DD6">
      <w:pPr>
        <w:pStyle w:val="Title"/>
      </w:pPr>
      <w:r>
        <w:t>Service Pack Note</w:t>
      </w:r>
    </w:p>
    <w:p w:rsidR="00E842B7" w:rsidRDefault="00E842B7"/>
    <w:p w:rsidR="00E842B7" w:rsidRDefault="00E842B7"/>
    <w:p w:rsidR="00E842B7" w:rsidRDefault="00C51C1D">
      <w:pPr>
        <w:pStyle w:val="Title"/>
      </w:pPr>
      <w:r>
        <w:fldChar w:fldCharType="begin"/>
      </w:r>
      <w:r>
        <w:instrText xml:space="preserve"> SUBJECT  \* MERGEFORMAT </w:instrText>
      </w:r>
      <w:r>
        <w:fldChar w:fldCharType="separate"/>
      </w:r>
      <w:r w:rsidR="00AF67F8">
        <w:t>Sales Order Reporting - Limit to Specific Currency</w:t>
      </w:r>
      <w:r>
        <w:fldChar w:fldCharType="end"/>
      </w:r>
    </w:p>
    <w:p w:rsidR="00E842B7" w:rsidRDefault="00E842B7"/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2B77AA" w:rsidRDefault="002B77AA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28286B" w:rsidRDefault="0028286B">
      <w:pPr>
        <w:rPr>
          <w:rFonts w:ascii="Arial" w:hAnsi="Arial"/>
          <w:b/>
          <w:sz w:val="22"/>
        </w:rPr>
      </w:pPr>
    </w:p>
    <w:p w:rsidR="0028286B" w:rsidRDefault="0028286B">
      <w:pPr>
        <w:rPr>
          <w:rFonts w:ascii="Arial" w:hAnsi="Arial"/>
          <w:b/>
          <w:sz w:val="22"/>
        </w:rPr>
      </w:pPr>
    </w:p>
    <w:p w:rsidR="0028286B" w:rsidRDefault="0028286B">
      <w:pPr>
        <w:rPr>
          <w:rFonts w:ascii="Arial" w:hAnsi="Arial"/>
          <w:b/>
          <w:sz w:val="22"/>
        </w:rPr>
      </w:pPr>
    </w:p>
    <w:p w:rsidR="00BA3F07" w:rsidRDefault="00BA3F07">
      <w:pPr>
        <w:rPr>
          <w:rFonts w:ascii="Arial" w:hAnsi="Arial"/>
          <w:b/>
          <w:sz w:val="22"/>
        </w:rPr>
      </w:pPr>
    </w:p>
    <w:p w:rsidR="0060359B" w:rsidRDefault="0060359B">
      <w:pPr>
        <w:rPr>
          <w:rFonts w:ascii="Arial" w:hAnsi="Arial"/>
          <w:b/>
          <w:sz w:val="22"/>
        </w:rPr>
      </w:pPr>
    </w:p>
    <w:p w:rsidR="00BA3F07" w:rsidRDefault="00BA3F07">
      <w:pPr>
        <w:rPr>
          <w:rFonts w:ascii="Arial" w:hAnsi="Arial"/>
          <w:b/>
          <w:sz w:val="22"/>
        </w:rPr>
      </w:pPr>
    </w:p>
    <w:p w:rsidR="00BA3F07" w:rsidRDefault="00BA3F07">
      <w:pPr>
        <w:rPr>
          <w:rFonts w:ascii="Arial" w:hAnsi="Arial"/>
          <w:b/>
          <w:sz w:val="22"/>
        </w:rPr>
      </w:pPr>
    </w:p>
    <w:p w:rsidR="00E842B7" w:rsidRDefault="00BA3F07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IN</w:t>
      </w:r>
      <w:r w:rsidR="0060359B">
        <w:rPr>
          <w:rFonts w:ascii="Arial" w:hAnsi="Arial"/>
          <w:b/>
          <w:sz w:val="22"/>
        </w:rPr>
        <w:t>T</w:t>
      </w:r>
      <w:r w:rsidR="00E842B7">
        <w:rPr>
          <w:rFonts w:ascii="Arial" w:hAnsi="Arial"/>
          <w:b/>
          <w:sz w:val="22"/>
        </w:rPr>
        <w:t>RODUCTION</w:t>
      </w:r>
    </w:p>
    <w:p w:rsidR="00E842B7" w:rsidRDefault="00E842B7">
      <w:pPr>
        <w:tabs>
          <w:tab w:val="left" w:pos="3600"/>
        </w:tabs>
        <w:jc w:val="both"/>
        <w:rPr>
          <w:rFonts w:ascii="Arial" w:hAnsi="Arial"/>
          <w:b/>
          <w:sz w:val="22"/>
        </w:rPr>
      </w:pPr>
    </w:p>
    <w:p w:rsidR="00E842B7" w:rsidRDefault="00E842B7">
      <w:pPr>
        <w:tabs>
          <w:tab w:val="left" w:pos="3600"/>
        </w:tabs>
        <w:jc w:val="both"/>
        <w:rPr>
          <w:rFonts w:ascii="CG Omega" w:hAnsi="CG Omega"/>
          <w:sz w:val="24"/>
          <w:lang w:val="en-GB"/>
        </w:rPr>
      </w:pPr>
      <w:r>
        <w:rPr>
          <w:rFonts w:ascii="CG Omega" w:hAnsi="CG Omega"/>
          <w:sz w:val="24"/>
          <w:lang w:val="en-GB"/>
        </w:rPr>
        <w:fldChar w:fldCharType="begin"/>
      </w:r>
      <w:r>
        <w:rPr>
          <w:rFonts w:ascii="CG Omega" w:hAnsi="CG Omega"/>
          <w:sz w:val="24"/>
          <w:lang w:val="en-GB"/>
        </w:rPr>
        <w:instrText xml:space="preserve"> COMMENTS  \* MERGEFORMAT </w:instrText>
      </w:r>
      <w:r>
        <w:rPr>
          <w:rFonts w:ascii="CG Omega" w:hAnsi="CG Omega"/>
          <w:sz w:val="24"/>
          <w:lang w:val="en-GB"/>
        </w:rPr>
        <w:fldChar w:fldCharType="separate"/>
      </w:r>
      <w:r w:rsidR="00AF67F8">
        <w:rPr>
          <w:rFonts w:ascii="CG Omega" w:hAnsi="CG Omega"/>
          <w:sz w:val="24"/>
          <w:lang w:val="en-GB"/>
        </w:rPr>
        <w:t>The requirement is to extend the selection criteria used when printing orders to provide an option to print orders for a specific currency.</w:t>
      </w:r>
      <w:r>
        <w:rPr>
          <w:rFonts w:ascii="CG Omega" w:hAnsi="CG Omega"/>
          <w:sz w:val="24"/>
          <w:lang w:val="en-GB"/>
        </w:rPr>
        <w:fldChar w:fldCharType="end"/>
      </w:r>
    </w:p>
    <w:p w:rsidR="00E842B7" w:rsidRDefault="00E842B7">
      <w:pPr>
        <w:jc w:val="both"/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FA379F" w:rsidTr="008B1DD6">
        <w:trPr>
          <w:trHeight w:val="240"/>
        </w:trPr>
        <w:tc>
          <w:tcPr>
            <w:tcW w:w="10173" w:type="dxa"/>
          </w:tcPr>
          <w:p w:rsidR="0060359B" w:rsidRDefault="00FA379F" w:rsidP="008B1DD6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The changes </w:t>
            </w:r>
            <w:r w:rsidR="0060359B">
              <w:rPr>
                <w:rFonts w:ascii="CG Omega" w:hAnsi="CG Omega"/>
                <w:sz w:val="24"/>
              </w:rPr>
              <w:t xml:space="preserve">extend the </w:t>
            </w:r>
            <w:r w:rsidR="009F6D7F">
              <w:rPr>
                <w:rFonts w:ascii="CG Omega" w:hAnsi="CG Omega"/>
                <w:sz w:val="24"/>
              </w:rPr>
              <w:t>se</w:t>
            </w:r>
            <w:r w:rsidR="00B9034A">
              <w:rPr>
                <w:rFonts w:ascii="CG Omega" w:hAnsi="CG Omega"/>
                <w:sz w:val="24"/>
              </w:rPr>
              <w:t xml:space="preserve">lection criteria </w:t>
            </w:r>
            <w:r w:rsidR="009F6D7F">
              <w:rPr>
                <w:rFonts w:ascii="CG Omega" w:hAnsi="CG Omega"/>
                <w:sz w:val="24"/>
              </w:rPr>
              <w:t>for order reporting</w:t>
            </w:r>
            <w:r w:rsidR="0060359B">
              <w:rPr>
                <w:rFonts w:ascii="CG Omega" w:hAnsi="CG Omega"/>
                <w:sz w:val="24"/>
              </w:rPr>
              <w:t xml:space="preserve"> to provide </w:t>
            </w:r>
            <w:r w:rsidR="009F6D7F">
              <w:rPr>
                <w:rFonts w:ascii="CG Omega" w:hAnsi="CG Omega"/>
                <w:sz w:val="24"/>
              </w:rPr>
              <w:t xml:space="preserve">the </w:t>
            </w:r>
            <w:r w:rsidR="00AF67F8">
              <w:rPr>
                <w:rFonts w:ascii="CG Omega" w:hAnsi="CG Omega"/>
                <w:sz w:val="24"/>
              </w:rPr>
              <w:t>option to limit the orders to those for a specific currency</w:t>
            </w:r>
            <w:r w:rsidR="0060359B">
              <w:rPr>
                <w:rFonts w:ascii="CG Omega" w:hAnsi="CG Omega"/>
                <w:sz w:val="24"/>
              </w:rPr>
              <w:t>.</w:t>
            </w:r>
          </w:p>
        </w:tc>
      </w:tr>
    </w:tbl>
    <w:p w:rsidR="00E842B7" w:rsidRDefault="00E842B7"/>
    <w:p w:rsidR="004137C4" w:rsidRDefault="004137C4">
      <w:pPr>
        <w:rPr>
          <w:rFonts w:ascii="Arial" w:hAnsi="Arial"/>
          <w:b/>
          <w:sz w:val="22"/>
        </w:rPr>
      </w:pPr>
    </w:p>
    <w:p w:rsidR="004137C4" w:rsidRDefault="004137C4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DOCUMENTATION CHANGES</w:t>
      </w:r>
    </w:p>
    <w:p w:rsidR="008D78F7" w:rsidRDefault="008D78F7">
      <w:pPr>
        <w:rPr>
          <w:rFonts w:ascii="Arial" w:hAnsi="Arial"/>
          <w:b/>
          <w:sz w:val="22"/>
        </w:rPr>
      </w:pPr>
    </w:p>
    <w:p w:rsidR="008D78F7" w:rsidRDefault="00D95DB8" w:rsidP="008D78F7">
      <w:pPr>
        <w:pStyle w:val="Heading3"/>
        <w:ind w:left="0"/>
      </w:pPr>
      <w:r>
        <w:t xml:space="preserve">Order Reporting – </w:t>
      </w:r>
      <w:r w:rsidR="009F6D7F">
        <w:t>Se</w:t>
      </w:r>
      <w:r w:rsidR="00432254">
        <w:t>lection Criteria</w:t>
      </w:r>
      <w:r w:rsidR="008D78F7">
        <w:t xml:space="preserve"> Window</w:t>
      </w:r>
    </w:p>
    <w:p w:rsidR="008D78F7" w:rsidRDefault="008B1DD6">
      <w:pPr>
        <w:rPr>
          <w:rFonts w:ascii="Arial" w:hAnsi="Arial"/>
          <w:b/>
          <w:sz w:val="22"/>
        </w:rPr>
      </w:pPr>
      <w:r>
        <w:rPr>
          <w:noProof/>
          <w:lang w:val="en-GB"/>
        </w:rPr>
        <w:drawing>
          <wp:inline distT="0" distB="0" distL="0" distR="0" wp14:anchorId="0521BE03" wp14:editId="5455AC62">
            <wp:extent cx="6409055" cy="5231765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09055" cy="5231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1DD6" w:rsidRDefault="008B1DD6">
      <w:pPr>
        <w:rPr>
          <w:rFonts w:ascii="Arial" w:hAnsi="Arial"/>
          <w:b/>
          <w:sz w:val="22"/>
        </w:rPr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237"/>
      </w:tblGrid>
      <w:tr w:rsidR="0030748B" w:rsidRPr="008E645B" w:rsidTr="00D26364">
        <w:trPr>
          <w:cantSplit/>
        </w:trPr>
        <w:tc>
          <w:tcPr>
            <w:tcW w:w="2268" w:type="dxa"/>
          </w:tcPr>
          <w:p w:rsidR="0030748B" w:rsidRDefault="00E27A89" w:rsidP="00E27A89">
            <w:pPr>
              <w:pStyle w:val="Subheading"/>
            </w:pPr>
            <w:r>
              <w:t>Limit to c</w:t>
            </w:r>
            <w:r w:rsidR="00AF67F8">
              <w:t>urrency</w:t>
            </w:r>
            <w:r w:rsidR="0030748B">
              <w:t xml:space="preserve"> </w:t>
            </w:r>
          </w:p>
        </w:tc>
        <w:tc>
          <w:tcPr>
            <w:tcW w:w="6237" w:type="dxa"/>
          </w:tcPr>
          <w:p w:rsidR="0030748B" w:rsidRPr="008E645B" w:rsidRDefault="00E24303" w:rsidP="00AF67F8">
            <w:pPr>
              <w:pStyle w:val="BodyText"/>
            </w:pPr>
            <w:r w:rsidRPr="00E24303">
              <w:rPr>
                <w:i/>
              </w:rPr>
              <w:t>(Only available in multi-currency systems)</w:t>
            </w:r>
            <w:r>
              <w:t xml:space="preserve"> </w:t>
            </w:r>
            <w:r w:rsidR="0030748B">
              <w:t>Set th</w:t>
            </w:r>
            <w:r w:rsidR="00AF67F8">
              <w:t>is</w:t>
            </w:r>
            <w:r w:rsidR="0030748B">
              <w:t xml:space="preserve"> to limit the orders included </w:t>
            </w:r>
            <w:r w:rsidR="00AF67F8">
              <w:t>to those for a specific</w:t>
            </w:r>
            <w:r w:rsidR="0030748B">
              <w:t xml:space="preserve"> </w:t>
            </w:r>
            <w:r w:rsidR="00AF67F8">
              <w:t>currency</w:t>
            </w:r>
            <w:r w:rsidR="0030748B">
              <w:t>. A search is available.</w:t>
            </w:r>
            <w:r w:rsidR="0030748B" w:rsidRPr="008E645B">
              <w:t xml:space="preserve"> </w:t>
            </w:r>
          </w:p>
        </w:tc>
      </w:tr>
    </w:tbl>
    <w:p w:rsidR="00984796" w:rsidRDefault="00984796" w:rsidP="00984796">
      <w:pPr>
        <w:rPr>
          <w:rFonts w:ascii="Arial" w:hAnsi="Arial"/>
          <w:b/>
          <w:sz w:val="22"/>
        </w:rPr>
      </w:pPr>
    </w:p>
    <w:p w:rsidR="000329C7" w:rsidRDefault="000329C7">
      <w:pPr>
        <w:rPr>
          <w:i/>
          <w:iCs/>
        </w:rPr>
      </w:pPr>
    </w:p>
    <w:p w:rsidR="004137C4" w:rsidRDefault="004137C4">
      <w:pPr>
        <w:rPr>
          <w:i/>
          <w:iCs/>
        </w:rPr>
      </w:pPr>
    </w:p>
    <w:sectPr w:rsidR="004137C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1C1D" w:rsidRDefault="00C51C1D">
      <w:r>
        <w:separator/>
      </w:r>
    </w:p>
  </w:endnote>
  <w:endnote w:type="continuationSeparator" w:id="0">
    <w:p w:rsidR="00C51C1D" w:rsidRDefault="00C51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Omega">
    <w:altName w:val="Trebuchet M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56E5" w:rsidRDefault="00A556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DE3CC0">
      <w:tc>
        <w:tcPr>
          <w:tcW w:w="2178" w:type="dxa"/>
        </w:tcPr>
        <w:p w:rsidR="00DE3CC0" w:rsidRDefault="00DE3CC0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:rsidR="00DE3CC0" w:rsidRDefault="00DE3CC0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AUTHOR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A556E5">
            <w:rPr>
              <w:rFonts w:ascii="Arial" w:hAnsi="Arial"/>
              <w:noProof/>
              <w:sz w:val="18"/>
            </w:rPr>
            <w:t>DCP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DE3CC0">
      <w:tc>
        <w:tcPr>
          <w:tcW w:w="2178" w:type="dxa"/>
        </w:tcPr>
        <w:p w:rsidR="00DE3CC0" w:rsidRDefault="00DE3CC0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:rsidR="00DE3CC0" w:rsidRDefault="00DE3CC0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FILENAME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A556E5">
            <w:rPr>
              <w:rFonts w:ascii="Arial" w:hAnsi="Arial"/>
              <w:noProof/>
              <w:sz w:val="18"/>
            </w:rPr>
            <w:t>ZS60_000290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DE3CC0">
      <w:trPr>
        <w:cantSplit/>
      </w:trPr>
      <w:tc>
        <w:tcPr>
          <w:tcW w:w="2178" w:type="dxa"/>
        </w:tcPr>
        <w:p w:rsidR="00DE3CC0" w:rsidRDefault="00DE3CC0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:rsidR="00DE3CC0" w:rsidRDefault="00DE3CC0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A556E5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:rsidR="00DE3CC0" w:rsidRDefault="00DE3CC0" w:rsidP="00A556E5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 w:rsidR="00A556E5">
            <w:rPr>
              <w:noProof/>
            </w:rPr>
            <w:t>1</w:t>
          </w:r>
          <w:r>
            <w:fldChar w:fldCharType="end"/>
          </w:r>
          <w:r>
            <w:t xml:space="preserve"> of </w:t>
          </w:r>
          <w:r w:rsidR="00A556E5">
            <w:t>2</w:t>
          </w:r>
          <w:bookmarkStart w:id="0" w:name="_GoBack"/>
          <w:bookmarkEnd w:id="0"/>
        </w:p>
      </w:tc>
    </w:tr>
  </w:tbl>
  <w:p w:rsidR="00DE3CC0" w:rsidRDefault="00DE3C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56E5" w:rsidRDefault="00A556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1C1D" w:rsidRDefault="00C51C1D">
      <w:r>
        <w:separator/>
      </w:r>
    </w:p>
  </w:footnote>
  <w:footnote w:type="continuationSeparator" w:id="0">
    <w:p w:rsidR="00C51C1D" w:rsidRDefault="00C51C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56E5" w:rsidRDefault="00A556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56E5" w:rsidRDefault="00A556E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56E5" w:rsidRDefault="00A556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" w15:restartNumberingAfterBreak="0">
    <w:nsid w:val="06882D20"/>
    <w:multiLevelType w:val="hybridMultilevel"/>
    <w:tmpl w:val="C812F9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22E34"/>
    <w:multiLevelType w:val="hybridMultilevel"/>
    <w:tmpl w:val="896A4E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9566FA"/>
    <w:multiLevelType w:val="hybridMultilevel"/>
    <w:tmpl w:val="FE2811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753E02"/>
    <w:multiLevelType w:val="hybridMultilevel"/>
    <w:tmpl w:val="31A266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6BF4D36"/>
    <w:multiLevelType w:val="hybridMultilevel"/>
    <w:tmpl w:val="B824BD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FA00AD"/>
    <w:multiLevelType w:val="hybridMultilevel"/>
    <w:tmpl w:val="AFFE5066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D7D6DA6"/>
    <w:multiLevelType w:val="multilevel"/>
    <w:tmpl w:val="74926F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22EC6F04"/>
    <w:multiLevelType w:val="hybridMultilevel"/>
    <w:tmpl w:val="9112DC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0346E2"/>
    <w:multiLevelType w:val="hybridMultilevel"/>
    <w:tmpl w:val="0506F372"/>
    <w:lvl w:ilvl="0" w:tplc="FFFFFFF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2" w15:restartNumberingAfterBreak="0">
    <w:nsid w:val="282418B5"/>
    <w:multiLevelType w:val="hybridMultilevel"/>
    <w:tmpl w:val="63C025E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B270AF"/>
    <w:multiLevelType w:val="hybridMultilevel"/>
    <w:tmpl w:val="8A1A9E2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AC2DA2"/>
    <w:multiLevelType w:val="hybridMultilevel"/>
    <w:tmpl w:val="A8E4BF4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BF44BD"/>
    <w:multiLevelType w:val="singleLevel"/>
    <w:tmpl w:val="24CCEEA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352C2A08"/>
    <w:multiLevelType w:val="hybridMultilevel"/>
    <w:tmpl w:val="4EDE0A28"/>
    <w:lvl w:ilvl="0" w:tplc="AD6444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864C7D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FCA4A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843D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7AD55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0766D3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98F4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3C5B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4DE2EB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A021F5"/>
    <w:multiLevelType w:val="hybridMultilevel"/>
    <w:tmpl w:val="496038C4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AB0398C"/>
    <w:multiLevelType w:val="hybridMultilevel"/>
    <w:tmpl w:val="E8C0A69A"/>
    <w:lvl w:ilvl="0" w:tplc="3B3A7B12">
      <w:start w:val="5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9" w15:restartNumberingAfterBreak="0">
    <w:nsid w:val="3B252D60"/>
    <w:multiLevelType w:val="hybridMultilevel"/>
    <w:tmpl w:val="FB688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21" w15:restartNumberingAfterBreak="0">
    <w:nsid w:val="42FE3C1B"/>
    <w:multiLevelType w:val="hybridMultilevel"/>
    <w:tmpl w:val="D4FA3C1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5F5B3F"/>
    <w:multiLevelType w:val="hybridMultilevel"/>
    <w:tmpl w:val="670C9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255717"/>
    <w:multiLevelType w:val="hybridMultilevel"/>
    <w:tmpl w:val="9B8CFB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DE12AD"/>
    <w:multiLevelType w:val="hybridMultilevel"/>
    <w:tmpl w:val="68D67276"/>
    <w:lvl w:ilvl="0" w:tplc="08B8F0C0">
      <w:start w:val="1"/>
      <w:numFmt w:val="decimalZero"/>
      <w:lvlText w:val="3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B5C3BF2"/>
    <w:multiLevelType w:val="hybridMultilevel"/>
    <w:tmpl w:val="F84C0B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242516"/>
    <w:multiLevelType w:val="hybridMultilevel"/>
    <w:tmpl w:val="D8B8C3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F538CD"/>
    <w:multiLevelType w:val="singleLevel"/>
    <w:tmpl w:val="12964E6A"/>
    <w:lvl w:ilvl="0">
      <w:start w:val="1"/>
      <w:numFmt w:val="bullet"/>
      <w:pStyle w:val="Index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56D14E10"/>
    <w:multiLevelType w:val="hybridMultilevel"/>
    <w:tmpl w:val="188E73FE"/>
    <w:lvl w:ilvl="0" w:tplc="040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BE225DD"/>
    <w:multiLevelType w:val="hybridMultilevel"/>
    <w:tmpl w:val="7EF61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62F47553"/>
    <w:multiLevelType w:val="hybridMultilevel"/>
    <w:tmpl w:val="707492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DD631E"/>
    <w:multiLevelType w:val="hybridMultilevel"/>
    <w:tmpl w:val="FC084A3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486F92"/>
    <w:multiLevelType w:val="hybridMultilevel"/>
    <w:tmpl w:val="1696F18E"/>
    <w:lvl w:ilvl="0" w:tplc="0470B9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DAAF6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C9CF3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7CCB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E6C9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6304A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D0FA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E47E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F168E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6F5645"/>
    <w:multiLevelType w:val="hybridMultilevel"/>
    <w:tmpl w:val="D3B41BA8"/>
    <w:lvl w:ilvl="0" w:tplc="A8DC82DC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0820E3D"/>
    <w:multiLevelType w:val="hybridMultilevel"/>
    <w:tmpl w:val="D8D4FBEE"/>
    <w:lvl w:ilvl="0" w:tplc="08090001">
      <w:start w:val="1"/>
      <w:numFmt w:val="bullet"/>
      <w:lvlText w:val=""/>
      <w:lvlJc w:val="left"/>
      <w:pPr>
        <w:tabs>
          <w:tab w:val="num" w:pos="835"/>
        </w:tabs>
        <w:ind w:left="83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55"/>
        </w:tabs>
        <w:ind w:left="15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75"/>
        </w:tabs>
        <w:ind w:left="22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95"/>
        </w:tabs>
        <w:ind w:left="29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715"/>
        </w:tabs>
        <w:ind w:left="37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435"/>
        </w:tabs>
        <w:ind w:left="44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55"/>
        </w:tabs>
        <w:ind w:left="51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75"/>
        </w:tabs>
        <w:ind w:left="58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95"/>
        </w:tabs>
        <w:ind w:left="6595" w:hanging="360"/>
      </w:pPr>
      <w:rPr>
        <w:rFonts w:ascii="Wingdings" w:hAnsi="Wingdings" w:hint="default"/>
      </w:rPr>
    </w:lvl>
  </w:abstractNum>
  <w:abstractNum w:abstractNumId="36" w15:restartNumberingAfterBreak="0">
    <w:nsid w:val="72DB065B"/>
    <w:multiLevelType w:val="hybridMultilevel"/>
    <w:tmpl w:val="0F349D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6F1780"/>
    <w:multiLevelType w:val="hybridMultilevel"/>
    <w:tmpl w:val="D988EE12"/>
    <w:lvl w:ilvl="0" w:tplc="6D667FD6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10798C"/>
    <w:multiLevelType w:val="hybridMultilevel"/>
    <w:tmpl w:val="6BC4AEA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3E448F"/>
    <w:multiLevelType w:val="singleLevel"/>
    <w:tmpl w:val="7BF617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78466D30"/>
    <w:multiLevelType w:val="hybridMultilevel"/>
    <w:tmpl w:val="C478BBD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30"/>
  </w:num>
  <w:num w:numId="3">
    <w:abstractNumId w:val="5"/>
  </w:num>
  <w:num w:numId="4">
    <w:abstractNumId w:val="9"/>
  </w:num>
  <w:num w:numId="5">
    <w:abstractNumId w:val="20"/>
  </w:num>
  <w:num w:numId="6">
    <w:abstractNumId w:val="0"/>
  </w:num>
  <w:num w:numId="7">
    <w:abstractNumId w:val="7"/>
  </w:num>
  <w:num w:numId="8">
    <w:abstractNumId w:val="33"/>
  </w:num>
  <w:num w:numId="9">
    <w:abstractNumId w:val="11"/>
  </w:num>
  <w:num w:numId="10">
    <w:abstractNumId w:val="16"/>
  </w:num>
  <w:num w:numId="11">
    <w:abstractNumId w:val="40"/>
  </w:num>
  <w:num w:numId="12">
    <w:abstractNumId w:val="21"/>
  </w:num>
  <w:num w:numId="13">
    <w:abstractNumId w:val="38"/>
  </w:num>
  <w:num w:numId="14">
    <w:abstractNumId w:val="35"/>
  </w:num>
  <w:num w:numId="15">
    <w:abstractNumId w:val="1"/>
  </w:num>
  <w:num w:numId="16">
    <w:abstractNumId w:val="13"/>
  </w:num>
  <w:num w:numId="17">
    <w:abstractNumId w:val="17"/>
  </w:num>
  <w:num w:numId="18">
    <w:abstractNumId w:val="25"/>
  </w:num>
  <w:num w:numId="19">
    <w:abstractNumId w:val="24"/>
  </w:num>
  <w:num w:numId="20">
    <w:abstractNumId w:val="14"/>
  </w:num>
  <w:num w:numId="21">
    <w:abstractNumId w:val="12"/>
  </w:num>
  <w:num w:numId="22">
    <w:abstractNumId w:val="28"/>
  </w:num>
  <w:num w:numId="23">
    <w:abstractNumId w:val="29"/>
  </w:num>
  <w:num w:numId="24">
    <w:abstractNumId w:val="32"/>
  </w:num>
  <w:num w:numId="25">
    <w:abstractNumId w:val="8"/>
  </w:num>
  <w:num w:numId="26">
    <w:abstractNumId w:val="19"/>
  </w:num>
  <w:num w:numId="27">
    <w:abstractNumId w:val="6"/>
  </w:num>
  <w:num w:numId="28">
    <w:abstractNumId w:val="23"/>
  </w:num>
  <w:num w:numId="29">
    <w:abstractNumId w:val="37"/>
  </w:num>
  <w:num w:numId="30">
    <w:abstractNumId w:val="34"/>
  </w:num>
  <w:num w:numId="31">
    <w:abstractNumId w:val="15"/>
  </w:num>
  <w:num w:numId="32">
    <w:abstractNumId w:val="3"/>
  </w:num>
  <w:num w:numId="33">
    <w:abstractNumId w:val="27"/>
  </w:num>
  <w:num w:numId="34">
    <w:abstractNumId w:val="22"/>
  </w:num>
  <w:num w:numId="35">
    <w:abstractNumId w:val="26"/>
  </w:num>
  <w:num w:numId="36">
    <w:abstractNumId w:val="2"/>
  </w:num>
  <w:num w:numId="37">
    <w:abstractNumId w:val="36"/>
  </w:num>
  <w:num w:numId="38">
    <w:abstractNumId w:val="10"/>
  </w:num>
  <w:num w:numId="39">
    <w:abstractNumId w:val="31"/>
  </w:num>
  <w:num w:numId="40">
    <w:abstractNumId w:val="4"/>
  </w:num>
  <w:num w:numId="4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EAA"/>
    <w:rsid w:val="000068B9"/>
    <w:rsid w:val="000072C5"/>
    <w:rsid w:val="0001377E"/>
    <w:rsid w:val="00023FC7"/>
    <w:rsid w:val="000329C7"/>
    <w:rsid w:val="000330B0"/>
    <w:rsid w:val="000330BD"/>
    <w:rsid w:val="0003379F"/>
    <w:rsid w:val="00036C80"/>
    <w:rsid w:val="00044A81"/>
    <w:rsid w:val="00044EB7"/>
    <w:rsid w:val="000453DD"/>
    <w:rsid w:val="00060A2E"/>
    <w:rsid w:val="00062406"/>
    <w:rsid w:val="00071067"/>
    <w:rsid w:val="000754B8"/>
    <w:rsid w:val="000859D6"/>
    <w:rsid w:val="000862B8"/>
    <w:rsid w:val="00095406"/>
    <w:rsid w:val="00096C17"/>
    <w:rsid w:val="000A3DBA"/>
    <w:rsid w:val="000A5C62"/>
    <w:rsid w:val="000A636F"/>
    <w:rsid w:val="000B285E"/>
    <w:rsid w:val="000C07A7"/>
    <w:rsid w:val="000C3C82"/>
    <w:rsid w:val="000D1EF0"/>
    <w:rsid w:val="000D6080"/>
    <w:rsid w:val="000D60FA"/>
    <w:rsid w:val="000E175D"/>
    <w:rsid w:val="000F1170"/>
    <w:rsid w:val="000F70C5"/>
    <w:rsid w:val="000F73B3"/>
    <w:rsid w:val="0010221A"/>
    <w:rsid w:val="00103963"/>
    <w:rsid w:val="00104622"/>
    <w:rsid w:val="0011237D"/>
    <w:rsid w:val="0011243D"/>
    <w:rsid w:val="00123058"/>
    <w:rsid w:val="001249EC"/>
    <w:rsid w:val="00130380"/>
    <w:rsid w:val="00135D27"/>
    <w:rsid w:val="001364DC"/>
    <w:rsid w:val="00144815"/>
    <w:rsid w:val="0014789A"/>
    <w:rsid w:val="0015025F"/>
    <w:rsid w:val="00150861"/>
    <w:rsid w:val="00156C48"/>
    <w:rsid w:val="001637D5"/>
    <w:rsid w:val="00165525"/>
    <w:rsid w:val="00167549"/>
    <w:rsid w:val="00170253"/>
    <w:rsid w:val="001746C6"/>
    <w:rsid w:val="001848C5"/>
    <w:rsid w:val="001864EE"/>
    <w:rsid w:val="00190C77"/>
    <w:rsid w:val="00190FEC"/>
    <w:rsid w:val="001B49BE"/>
    <w:rsid w:val="001D52C4"/>
    <w:rsid w:val="001D75B5"/>
    <w:rsid w:val="001E3747"/>
    <w:rsid w:val="001F55CF"/>
    <w:rsid w:val="00206505"/>
    <w:rsid w:val="0021010F"/>
    <w:rsid w:val="002138D9"/>
    <w:rsid w:val="002345BA"/>
    <w:rsid w:val="002518C2"/>
    <w:rsid w:val="00252E56"/>
    <w:rsid w:val="0028286B"/>
    <w:rsid w:val="00287665"/>
    <w:rsid w:val="00292BAD"/>
    <w:rsid w:val="00293163"/>
    <w:rsid w:val="00297982"/>
    <w:rsid w:val="002B0F7A"/>
    <w:rsid w:val="002B547C"/>
    <w:rsid w:val="002B5C9F"/>
    <w:rsid w:val="002B77AA"/>
    <w:rsid w:val="002C3D0A"/>
    <w:rsid w:val="002C4368"/>
    <w:rsid w:val="002C5688"/>
    <w:rsid w:val="002E16A3"/>
    <w:rsid w:val="002E4E3C"/>
    <w:rsid w:val="002F0815"/>
    <w:rsid w:val="002F3973"/>
    <w:rsid w:val="002F448F"/>
    <w:rsid w:val="00304EFE"/>
    <w:rsid w:val="0030748B"/>
    <w:rsid w:val="0031343C"/>
    <w:rsid w:val="00313608"/>
    <w:rsid w:val="0032528B"/>
    <w:rsid w:val="00327E17"/>
    <w:rsid w:val="0033019E"/>
    <w:rsid w:val="003334A5"/>
    <w:rsid w:val="00344EE8"/>
    <w:rsid w:val="00347F12"/>
    <w:rsid w:val="00362FD2"/>
    <w:rsid w:val="00371E83"/>
    <w:rsid w:val="00373564"/>
    <w:rsid w:val="00374951"/>
    <w:rsid w:val="00381652"/>
    <w:rsid w:val="00383120"/>
    <w:rsid w:val="00393789"/>
    <w:rsid w:val="00396E00"/>
    <w:rsid w:val="003C1AA6"/>
    <w:rsid w:val="003C4B41"/>
    <w:rsid w:val="003C4B9A"/>
    <w:rsid w:val="003C5CB1"/>
    <w:rsid w:val="003D2EA5"/>
    <w:rsid w:val="003D45BD"/>
    <w:rsid w:val="003E2205"/>
    <w:rsid w:val="003F559A"/>
    <w:rsid w:val="004134AD"/>
    <w:rsid w:val="004137C4"/>
    <w:rsid w:val="004277E3"/>
    <w:rsid w:val="0043088F"/>
    <w:rsid w:val="00432254"/>
    <w:rsid w:val="004335C2"/>
    <w:rsid w:val="004420D7"/>
    <w:rsid w:val="00446FBF"/>
    <w:rsid w:val="00465F79"/>
    <w:rsid w:val="004725CA"/>
    <w:rsid w:val="0049700C"/>
    <w:rsid w:val="004978F6"/>
    <w:rsid w:val="004A4357"/>
    <w:rsid w:val="004A503A"/>
    <w:rsid w:val="004B4A42"/>
    <w:rsid w:val="004B6887"/>
    <w:rsid w:val="004B7B93"/>
    <w:rsid w:val="004C0745"/>
    <w:rsid w:val="004C1479"/>
    <w:rsid w:val="004C20AC"/>
    <w:rsid w:val="004C6B4B"/>
    <w:rsid w:val="004D5021"/>
    <w:rsid w:val="004F13E5"/>
    <w:rsid w:val="00500FF4"/>
    <w:rsid w:val="005013F2"/>
    <w:rsid w:val="00501A7D"/>
    <w:rsid w:val="00502836"/>
    <w:rsid w:val="005039E0"/>
    <w:rsid w:val="00505D98"/>
    <w:rsid w:val="00515BF5"/>
    <w:rsid w:val="0051692E"/>
    <w:rsid w:val="00555369"/>
    <w:rsid w:val="00555A57"/>
    <w:rsid w:val="00556FE5"/>
    <w:rsid w:val="005604AF"/>
    <w:rsid w:val="00573FAD"/>
    <w:rsid w:val="00576EE9"/>
    <w:rsid w:val="00581CF4"/>
    <w:rsid w:val="005871DE"/>
    <w:rsid w:val="00590045"/>
    <w:rsid w:val="005917EB"/>
    <w:rsid w:val="00594EA3"/>
    <w:rsid w:val="005A5DB0"/>
    <w:rsid w:val="005C0734"/>
    <w:rsid w:val="005E4DFF"/>
    <w:rsid w:val="005F47FF"/>
    <w:rsid w:val="005F574C"/>
    <w:rsid w:val="0060359B"/>
    <w:rsid w:val="00607C3A"/>
    <w:rsid w:val="0061303F"/>
    <w:rsid w:val="006220FA"/>
    <w:rsid w:val="00636BA6"/>
    <w:rsid w:val="00643E79"/>
    <w:rsid w:val="00655D55"/>
    <w:rsid w:val="00660685"/>
    <w:rsid w:val="00666A7D"/>
    <w:rsid w:val="00672CBB"/>
    <w:rsid w:val="00675842"/>
    <w:rsid w:val="00680F1B"/>
    <w:rsid w:val="00681336"/>
    <w:rsid w:val="00685A71"/>
    <w:rsid w:val="00690052"/>
    <w:rsid w:val="00690F92"/>
    <w:rsid w:val="006913B2"/>
    <w:rsid w:val="006A0978"/>
    <w:rsid w:val="006A2B04"/>
    <w:rsid w:val="006A428F"/>
    <w:rsid w:val="006C2F85"/>
    <w:rsid w:val="006C6EAD"/>
    <w:rsid w:val="006D139A"/>
    <w:rsid w:val="006D181E"/>
    <w:rsid w:val="006D1C45"/>
    <w:rsid w:val="006D33E3"/>
    <w:rsid w:val="006E322B"/>
    <w:rsid w:val="006E7113"/>
    <w:rsid w:val="00700081"/>
    <w:rsid w:val="00700F87"/>
    <w:rsid w:val="0070318E"/>
    <w:rsid w:val="00704DCD"/>
    <w:rsid w:val="0070512F"/>
    <w:rsid w:val="00707C1A"/>
    <w:rsid w:val="00710036"/>
    <w:rsid w:val="00717312"/>
    <w:rsid w:val="00722C9A"/>
    <w:rsid w:val="007233DA"/>
    <w:rsid w:val="00727390"/>
    <w:rsid w:val="0073279E"/>
    <w:rsid w:val="00735EBC"/>
    <w:rsid w:val="00744C8A"/>
    <w:rsid w:val="00745AAF"/>
    <w:rsid w:val="00746CF2"/>
    <w:rsid w:val="00751C3A"/>
    <w:rsid w:val="00755451"/>
    <w:rsid w:val="007712FB"/>
    <w:rsid w:val="00787084"/>
    <w:rsid w:val="007912BE"/>
    <w:rsid w:val="00796ED7"/>
    <w:rsid w:val="007A50D4"/>
    <w:rsid w:val="007B6880"/>
    <w:rsid w:val="007B7BCB"/>
    <w:rsid w:val="007C0E4C"/>
    <w:rsid w:val="007C22DB"/>
    <w:rsid w:val="007D3F96"/>
    <w:rsid w:val="007E2C1B"/>
    <w:rsid w:val="007E645C"/>
    <w:rsid w:val="008009EF"/>
    <w:rsid w:val="00812395"/>
    <w:rsid w:val="008149DC"/>
    <w:rsid w:val="008152FC"/>
    <w:rsid w:val="008227B1"/>
    <w:rsid w:val="0082596A"/>
    <w:rsid w:val="008334F4"/>
    <w:rsid w:val="00833624"/>
    <w:rsid w:val="00847F98"/>
    <w:rsid w:val="00850F0C"/>
    <w:rsid w:val="0086354C"/>
    <w:rsid w:val="008758B4"/>
    <w:rsid w:val="00875BEF"/>
    <w:rsid w:val="00880C15"/>
    <w:rsid w:val="00881762"/>
    <w:rsid w:val="008857FC"/>
    <w:rsid w:val="0089356B"/>
    <w:rsid w:val="008A3446"/>
    <w:rsid w:val="008B1DD6"/>
    <w:rsid w:val="008D2ECD"/>
    <w:rsid w:val="008D78F7"/>
    <w:rsid w:val="008E46E3"/>
    <w:rsid w:val="008E690F"/>
    <w:rsid w:val="008E7B3D"/>
    <w:rsid w:val="008F6286"/>
    <w:rsid w:val="008F7D44"/>
    <w:rsid w:val="00924068"/>
    <w:rsid w:val="0092770B"/>
    <w:rsid w:val="00937B8A"/>
    <w:rsid w:val="00942F2B"/>
    <w:rsid w:val="00961181"/>
    <w:rsid w:val="0096306F"/>
    <w:rsid w:val="009773B1"/>
    <w:rsid w:val="00977C6D"/>
    <w:rsid w:val="00984796"/>
    <w:rsid w:val="009858B6"/>
    <w:rsid w:val="00995CCC"/>
    <w:rsid w:val="009A6621"/>
    <w:rsid w:val="009B2672"/>
    <w:rsid w:val="009D6312"/>
    <w:rsid w:val="009E528A"/>
    <w:rsid w:val="009E7555"/>
    <w:rsid w:val="009F0FEB"/>
    <w:rsid w:val="009F69FD"/>
    <w:rsid w:val="009F6D7F"/>
    <w:rsid w:val="00A04635"/>
    <w:rsid w:val="00A0753E"/>
    <w:rsid w:val="00A07B36"/>
    <w:rsid w:val="00A145A7"/>
    <w:rsid w:val="00A21D09"/>
    <w:rsid w:val="00A32917"/>
    <w:rsid w:val="00A4249F"/>
    <w:rsid w:val="00A4278A"/>
    <w:rsid w:val="00A50C3B"/>
    <w:rsid w:val="00A50D75"/>
    <w:rsid w:val="00A556E5"/>
    <w:rsid w:val="00A65952"/>
    <w:rsid w:val="00A752EF"/>
    <w:rsid w:val="00A8018E"/>
    <w:rsid w:val="00AC5414"/>
    <w:rsid w:val="00AD30F5"/>
    <w:rsid w:val="00AD5A0D"/>
    <w:rsid w:val="00AD7DB4"/>
    <w:rsid w:val="00AF5AAE"/>
    <w:rsid w:val="00AF67F8"/>
    <w:rsid w:val="00AF6F21"/>
    <w:rsid w:val="00B01CA7"/>
    <w:rsid w:val="00B03A56"/>
    <w:rsid w:val="00B06059"/>
    <w:rsid w:val="00B14304"/>
    <w:rsid w:val="00B21748"/>
    <w:rsid w:val="00B21C69"/>
    <w:rsid w:val="00B31B8D"/>
    <w:rsid w:val="00B4681D"/>
    <w:rsid w:val="00B64195"/>
    <w:rsid w:val="00B64BC0"/>
    <w:rsid w:val="00B65A22"/>
    <w:rsid w:val="00B6735E"/>
    <w:rsid w:val="00B70D05"/>
    <w:rsid w:val="00B732D9"/>
    <w:rsid w:val="00B76D55"/>
    <w:rsid w:val="00B8288A"/>
    <w:rsid w:val="00B83C9B"/>
    <w:rsid w:val="00B9034A"/>
    <w:rsid w:val="00B911BB"/>
    <w:rsid w:val="00B93EC1"/>
    <w:rsid w:val="00B9753F"/>
    <w:rsid w:val="00BA3F07"/>
    <w:rsid w:val="00BA4BCA"/>
    <w:rsid w:val="00BB3231"/>
    <w:rsid w:val="00BC33DB"/>
    <w:rsid w:val="00BC71F3"/>
    <w:rsid w:val="00BD4EC8"/>
    <w:rsid w:val="00BE571A"/>
    <w:rsid w:val="00BE5BD2"/>
    <w:rsid w:val="00BE6D19"/>
    <w:rsid w:val="00BF7AFE"/>
    <w:rsid w:val="00C005EE"/>
    <w:rsid w:val="00C03206"/>
    <w:rsid w:val="00C03B00"/>
    <w:rsid w:val="00C3595C"/>
    <w:rsid w:val="00C45198"/>
    <w:rsid w:val="00C45240"/>
    <w:rsid w:val="00C51687"/>
    <w:rsid w:val="00C51C1D"/>
    <w:rsid w:val="00C67A1B"/>
    <w:rsid w:val="00C82760"/>
    <w:rsid w:val="00C838B8"/>
    <w:rsid w:val="00C85F09"/>
    <w:rsid w:val="00C937B6"/>
    <w:rsid w:val="00CA042A"/>
    <w:rsid w:val="00CA6031"/>
    <w:rsid w:val="00CA6535"/>
    <w:rsid w:val="00CB640F"/>
    <w:rsid w:val="00CC4357"/>
    <w:rsid w:val="00CC7892"/>
    <w:rsid w:val="00CD3170"/>
    <w:rsid w:val="00CD729E"/>
    <w:rsid w:val="00CE11E9"/>
    <w:rsid w:val="00CF5A61"/>
    <w:rsid w:val="00D0356F"/>
    <w:rsid w:val="00D05283"/>
    <w:rsid w:val="00D10D7E"/>
    <w:rsid w:val="00D1763E"/>
    <w:rsid w:val="00D26364"/>
    <w:rsid w:val="00D33533"/>
    <w:rsid w:val="00D43C4B"/>
    <w:rsid w:val="00D53089"/>
    <w:rsid w:val="00D547DF"/>
    <w:rsid w:val="00D74258"/>
    <w:rsid w:val="00D8740C"/>
    <w:rsid w:val="00D90EAA"/>
    <w:rsid w:val="00D95323"/>
    <w:rsid w:val="00D95DB8"/>
    <w:rsid w:val="00DA2F2E"/>
    <w:rsid w:val="00DB15F0"/>
    <w:rsid w:val="00DB63F3"/>
    <w:rsid w:val="00DD0D27"/>
    <w:rsid w:val="00DD243B"/>
    <w:rsid w:val="00DD5E91"/>
    <w:rsid w:val="00DE25A1"/>
    <w:rsid w:val="00DE3CC0"/>
    <w:rsid w:val="00DF1797"/>
    <w:rsid w:val="00DF5993"/>
    <w:rsid w:val="00E00492"/>
    <w:rsid w:val="00E00846"/>
    <w:rsid w:val="00E024F7"/>
    <w:rsid w:val="00E102B4"/>
    <w:rsid w:val="00E12FA8"/>
    <w:rsid w:val="00E16DDA"/>
    <w:rsid w:val="00E21B57"/>
    <w:rsid w:val="00E21D75"/>
    <w:rsid w:val="00E24303"/>
    <w:rsid w:val="00E25559"/>
    <w:rsid w:val="00E26855"/>
    <w:rsid w:val="00E27522"/>
    <w:rsid w:val="00E27A89"/>
    <w:rsid w:val="00E31FCC"/>
    <w:rsid w:val="00E32E78"/>
    <w:rsid w:val="00E353BA"/>
    <w:rsid w:val="00E40789"/>
    <w:rsid w:val="00E45F34"/>
    <w:rsid w:val="00E70A92"/>
    <w:rsid w:val="00E80578"/>
    <w:rsid w:val="00E83133"/>
    <w:rsid w:val="00E842B7"/>
    <w:rsid w:val="00E91FFD"/>
    <w:rsid w:val="00EB0CB0"/>
    <w:rsid w:val="00EB76DF"/>
    <w:rsid w:val="00EB7941"/>
    <w:rsid w:val="00EC4435"/>
    <w:rsid w:val="00EE438B"/>
    <w:rsid w:val="00F0609D"/>
    <w:rsid w:val="00F078A4"/>
    <w:rsid w:val="00F336DA"/>
    <w:rsid w:val="00F350A6"/>
    <w:rsid w:val="00F35ABB"/>
    <w:rsid w:val="00F432A5"/>
    <w:rsid w:val="00F4518C"/>
    <w:rsid w:val="00F47621"/>
    <w:rsid w:val="00F55852"/>
    <w:rsid w:val="00F602B4"/>
    <w:rsid w:val="00F631FA"/>
    <w:rsid w:val="00F649AA"/>
    <w:rsid w:val="00F65069"/>
    <w:rsid w:val="00F85A6D"/>
    <w:rsid w:val="00F872CF"/>
    <w:rsid w:val="00F92C89"/>
    <w:rsid w:val="00F97CA1"/>
    <w:rsid w:val="00FA379F"/>
    <w:rsid w:val="00FA6462"/>
    <w:rsid w:val="00FB5A8E"/>
    <w:rsid w:val="00FC2B70"/>
    <w:rsid w:val="00FD35E9"/>
    <w:rsid w:val="00FE7F8A"/>
    <w:rsid w:val="00FF017A"/>
    <w:rsid w:val="00FF4F93"/>
    <w:rsid w:val="00FF7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894137"/>
  <w15:chartTrackingRefBased/>
  <w15:docId w15:val="{77BE1ABA-E99E-4119-BE74-3C3AE85F9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uppressAutoHyphens/>
      <w:spacing w:before="60" w:after="120"/>
      <w:jc w:val="both"/>
    </w:pPr>
    <w:rPr>
      <w:lang w:val="en-GB"/>
    </w:r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basedOn w:val="DefaultParagraphFont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2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4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3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5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6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body-text">
    <w:name w:val="body-text"/>
    <w:basedOn w:val="Normal"/>
    <w:pPr>
      <w:spacing w:before="100"/>
      <w:ind w:left="115" w:right="130"/>
    </w:pPr>
    <w:rPr>
      <w:rFonts w:ascii="Verdana" w:hAnsi="Verdana" w:cs="Arial"/>
      <w:sz w:val="16"/>
      <w:szCs w:val="16"/>
      <w:lang w:val="en-GB"/>
    </w:rPr>
  </w:style>
  <w:style w:type="paragraph" w:customStyle="1" w:styleId="subheading0">
    <w:name w:val="subheading"/>
    <w:basedOn w:val="Normal"/>
    <w:pPr>
      <w:spacing w:before="60" w:after="120"/>
      <w:ind w:left="115" w:right="130"/>
      <w:jc w:val="right"/>
    </w:pPr>
    <w:rPr>
      <w:rFonts w:ascii="Arial" w:hAnsi="Arial" w:cs="Arial"/>
      <w:b/>
      <w:bCs/>
      <w:lang w:val="en-GB"/>
    </w:rPr>
  </w:style>
  <w:style w:type="paragraph" w:customStyle="1" w:styleId="subheading30">
    <w:name w:val="subheading3"/>
    <w:basedOn w:val="Normal"/>
    <w:pPr>
      <w:spacing w:before="120" w:after="120"/>
      <w:ind w:left="115" w:right="130"/>
    </w:pPr>
    <w:rPr>
      <w:rFonts w:ascii="Arial" w:hAnsi="Arial" w:cs="Arial"/>
      <w:i/>
      <w:iCs/>
      <w:sz w:val="24"/>
      <w:szCs w:val="24"/>
      <w:lang w:val="en-GB"/>
    </w:rPr>
  </w:style>
  <w:style w:type="paragraph" w:customStyle="1" w:styleId="window0">
    <w:name w:val="window"/>
    <w:basedOn w:val="Normal"/>
    <w:pPr>
      <w:spacing w:before="100"/>
      <w:ind w:left="115" w:right="130"/>
      <w:jc w:val="right"/>
    </w:pPr>
    <w:rPr>
      <w:rFonts w:ascii="Arial" w:hAnsi="Arial" w:cs="Arial"/>
      <w:i/>
      <w:iCs/>
      <w:sz w:val="18"/>
      <w:szCs w:val="18"/>
      <w:lang w:val="en-GB"/>
    </w:rPr>
  </w:style>
  <w:style w:type="paragraph" w:customStyle="1" w:styleId="ReferenceLine">
    <w:name w:val="Reference Line"/>
    <w:basedOn w:val="BodyText"/>
    <w:rPr>
      <w:lang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styleId="Index3">
    <w:name w:val="index 3"/>
    <w:basedOn w:val="Normal"/>
    <w:next w:val="Normal"/>
    <w:autoRedefine/>
    <w:semiHidden/>
    <w:rsid w:val="00373564"/>
    <w:pPr>
      <w:numPr>
        <w:numId w:val="33"/>
      </w:numPr>
      <w:tabs>
        <w:tab w:val="clear" w:pos="360"/>
      </w:tabs>
      <w:ind w:left="601" w:hanging="198"/>
    </w:pPr>
    <w:rPr>
      <w:sz w:val="18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3C1AA6"/>
    <w:rPr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</Template>
  <TotalTime>21</TotalTime>
  <Pages>2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3000 Design Specification</vt:lpstr>
    </vt:vector>
  </TitlesOfParts>
  <Manager>AJU</Manager>
  <Company>TIS Software Ltd</Company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 Service Pack Note</dc:title>
  <dc:subject>Sales Order Reporting - Limit to Specific Currency</dc:subject>
  <dc:creator>DCP</dc:creator>
  <cp:keywords>1.0</cp:keywords>
  <dc:description>This service pack extends the selection criteria used when printing orders to provide an option to print orders for a specific currency.</dc:description>
  <cp:lastModifiedBy>Penfold, Dan</cp:lastModifiedBy>
  <cp:revision>4</cp:revision>
  <cp:lastPrinted>2002-03-05T15:24:00Z</cp:lastPrinted>
  <dcterms:created xsi:type="dcterms:W3CDTF">2017-08-31T14:03:00Z</dcterms:created>
  <dcterms:modified xsi:type="dcterms:W3CDTF">2017-08-31T14:24:00Z</dcterms:modified>
</cp:coreProperties>
</file>