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FA5134">
      <w:pPr>
        <w:pStyle w:val="Title"/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A43284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2475B6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71588E">
        <w:t>Average Costing - Stock Movements</w:t>
      </w:r>
      <w:r>
        <w:fldChar w:fldCharType="end"/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265AD2" w:rsidRDefault="00265AD2" w:rsidP="0036103A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bookmarkStart w:id="0" w:name="_GoBack"/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71588E">
        <w:rPr>
          <w:rFonts w:ascii="CG Omega" w:hAnsi="CG Omega"/>
          <w:sz w:val="24"/>
        </w:rPr>
        <w:t>Th</w:t>
      </w:r>
      <w:r w:rsidR="008A1E26">
        <w:rPr>
          <w:rFonts w:ascii="CG Omega" w:hAnsi="CG Omega"/>
          <w:sz w:val="24"/>
        </w:rPr>
        <w:t xml:space="preserve">is service pack </w:t>
      </w:r>
      <w:r w:rsidR="0071588E">
        <w:rPr>
          <w:rFonts w:ascii="CG Omega" w:hAnsi="CG Omega"/>
          <w:sz w:val="24"/>
        </w:rPr>
        <w:t>hi</w:t>
      </w:r>
      <w:r w:rsidR="00F30DAF">
        <w:rPr>
          <w:rFonts w:ascii="CG Omega" w:hAnsi="CG Omega"/>
          <w:sz w:val="24"/>
        </w:rPr>
        <w:t>gh</w:t>
      </w:r>
      <w:r w:rsidR="0071588E">
        <w:rPr>
          <w:rFonts w:ascii="CG Omega" w:hAnsi="CG Omega"/>
          <w:sz w:val="24"/>
        </w:rPr>
        <w:t>light</w:t>
      </w:r>
      <w:r w:rsidR="008A1E26">
        <w:rPr>
          <w:rFonts w:ascii="CG Omega" w:hAnsi="CG Omega"/>
          <w:sz w:val="24"/>
        </w:rPr>
        <w:t>s</w:t>
      </w:r>
      <w:r w:rsidR="0071588E">
        <w:rPr>
          <w:rFonts w:ascii="CG Omega" w:hAnsi="CG Omega"/>
          <w:sz w:val="24"/>
        </w:rPr>
        <w:t xml:space="preserve"> stock movements created when stock is revalued because a receipt has been made in to a negative stock position in an average costing system.</w:t>
      </w:r>
      <w:r w:rsidRPr="008E645B">
        <w:rPr>
          <w:rFonts w:ascii="CG Omega" w:hAnsi="CG Omega"/>
          <w:sz w:val="24"/>
        </w:rPr>
        <w:fldChar w:fldCharType="end"/>
      </w:r>
    </w:p>
    <w:bookmarkEnd w:id="0"/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5F5E5F" w:rsidRPr="008E645B" w:rsidTr="009B2CD6">
        <w:trPr>
          <w:trHeight w:val="240"/>
        </w:trPr>
        <w:tc>
          <w:tcPr>
            <w:tcW w:w="10173" w:type="dxa"/>
          </w:tcPr>
          <w:p w:rsidR="005F5E5F" w:rsidRPr="008E645B" w:rsidRDefault="008A1E26" w:rsidP="00EA44E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Note: T</w:t>
            </w:r>
            <w:r w:rsidR="00740A2D">
              <w:rPr>
                <w:rFonts w:ascii="CG Omega" w:hAnsi="CG Omega"/>
                <w:sz w:val="24"/>
              </w:rPr>
              <w:t xml:space="preserve">hese changes only </w:t>
            </w:r>
            <w:r w:rsidR="00EA44EA">
              <w:rPr>
                <w:rFonts w:ascii="CG Omega" w:hAnsi="CG Omega"/>
                <w:sz w:val="24"/>
              </w:rPr>
              <w:t>a</w:t>
            </w:r>
            <w:r w:rsidR="00740A2D">
              <w:rPr>
                <w:rFonts w:ascii="CG Omega" w:hAnsi="CG Omega"/>
                <w:sz w:val="24"/>
              </w:rPr>
              <w:t>ffect systems configured to operate average costing.</w:t>
            </w:r>
          </w:p>
        </w:tc>
      </w:tr>
      <w:tr w:rsidR="00416435" w:rsidRPr="008E645B" w:rsidTr="009B2CD6">
        <w:trPr>
          <w:trHeight w:val="240"/>
        </w:trPr>
        <w:tc>
          <w:tcPr>
            <w:tcW w:w="10173" w:type="dxa"/>
          </w:tcPr>
          <w:p w:rsidR="005F5E5F" w:rsidRPr="008E645B" w:rsidRDefault="00262C6B" w:rsidP="00262C6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Also Note: T</w:t>
            </w:r>
            <w:r w:rsidR="009B2CD6">
              <w:rPr>
                <w:rFonts w:ascii="CG Omega" w:hAnsi="CG Omega"/>
                <w:sz w:val="24"/>
              </w:rPr>
              <w:t xml:space="preserve">hese changes have no effect upon existing stock movements. </w:t>
            </w:r>
          </w:p>
        </w:tc>
      </w:tr>
    </w:tbl>
    <w:p w:rsidR="00E3132E" w:rsidRDefault="00E3132E">
      <w:pPr>
        <w:rPr>
          <w:rFonts w:ascii="Arial" w:hAnsi="Arial"/>
          <w:b/>
          <w:sz w:val="22"/>
        </w:rPr>
      </w:pPr>
    </w:p>
    <w:p w:rsidR="00E3132E" w:rsidRDefault="00E3132E">
      <w:pPr>
        <w:rPr>
          <w:rFonts w:ascii="Arial" w:hAnsi="Arial"/>
          <w:b/>
          <w:sz w:val="22"/>
        </w:rPr>
      </w:pPr>
    </w:p>
    <w:p w:rsidR="000F1A30" w:rsidRDefault="000F1A30">
      <w:pPr>
        <w:rPr>
          <w:rFonts w:ascii="Arial" w:hAnsi="Arial"/>
          <w:b/>
          <w:sz w:val="22"/>
        </w:rPr>
      </w:pPr>
    </w:p>
    <w:p w:rsidR="00E842B7" w:rsidRPr="008E645B" w:rsidRDefault="00F1742E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:rsidR="00507EE9" w:rsidRPr="008E645B" w:rsidRDefault="00F1742E" w:rsidP="00507EE9">
      <w:pPr>
        <w:pStyle w:val="Heading3"/>
        <w:ind w:left="0"/>
      </w:pPr>
      <w:r>
        <w:t>Movements for Location</w:t>
      </w:r>
      <w:r w:rsidR="00333A95">
        <w:t xml:space="preserve"> Window</w:t>
      </w:r>
    </w:p>
    <w:p w:rsidR="00C12751" w:rsidRPr="008E645B" w:rsidRDefault="00EF7F22" w:rsidP="00C12751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3015C244" wp14:editId="1BF72898">
            <wp:extent cx="6409055" cy="4859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85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12751" w:rsidRPr="008E645B" w:rsidTr="009B2CD6">
        <w:trPr>
          <w:cantSplit/>
        </w:trPr>
        <w:tc>
          <w:tcPr>
            <w:tcW w:w="2268" w:type="dxa"/>
          </w:tcPr>
          <w:p w:rsidR="00C12751" w:rsidRPr="009B2CD6" w:rsidRDefault="009B2CD6" w:rsidP="00242A0D">
            <w:pPr>
              <w:pStyle w:val="Subheading"/>
              <w:rPr>
                <w:i/>
              </w:rPr>
            </w:pPr>
            <w:r w:rsidRPr="009B2CD6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C12751" w:rsidRPr="005707CD" w:rsidRDefault="009B2CD6" w:rsidP="00F30DAF">
            <w:pPr>
              <w:pStyle w:val="BodyText"/>
              <w:rPr>
                <w:i/>
              </w:rPr>
            </w:pPr>
            <w:r>
              <w:t xml:space="preserve">In average costing </w:t>
            </w:r>
            <w:r w:rsidR="006A540A">
              <w:t>systems,</w:t>
            </w:r>
            <w:r>
              <w:t xml:space="preserve"> the movement may be hi</w:t>
            </w:r>
            <w:r w:rsidR="00F30DAF">
              <w:t>gh</w:t>
            </w:r>
            <w:r>
              <w:t xml:space="preserve">lighted to indicate that the stock was received into a negative stock position and therefore may contain a </w:t>
            </w:r>
            <w:r w:rsidR="006A540A">
              <w:t>system-generated</w:t>
            </w:r>
            <w:r>
              <w:t xml:space="preserve"> revaluation.</w:t>
            </w:r>
          </w:p>
        </w:tc>
      </w:tr>
    </w:tbl>
    <w:p w:rsidR="00C12751" w:rsidRDefault="00C12751">
      <w:pPr>
        <w:rPr>
          <w:rFonts w:ascii="Arial" w:hAnsi="Arial"/>
          <w:b/>
          <w:sz w:val="22"/>
        </w:rPr>
      </w:pPr>
    </w:p>
    <w:p w:rsidR="00C12751" w:rsidRDefault="00C12751">
      <w:pPr>
        <w:rPr>
          <w:rFonts w:ascii="Arial" w:hAnsi="Arial"/>
          <w:b/>
          <w:sz w:val="22"/>
        </w:rPr>
      </w:pPr>
    </w:p>
    <w:sectPr w:rsidR="00C12751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5B6" w:rsidRDefault="002475B6">
      <w:r>
        <w:separator/>
      </w:r>
    </w:p>
  </w:endnote>
  <w:endnote w:type="continuationSeparator" w:id="0">
    <w:p w:rsidR="002475B6" w:rsidRDefault="0024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C1DBA">
      <w:tc>
        <w:tcPr>
          <w:tcW w:w="2178" w:type="dxa"/>
        </w:tcPr>
        <w:p w:rsidR="00EC1DBA" w:rsidRDefault="00EC1DB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EC1DBA" w:rsidRDefault="006A540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EC1DBA">
      <w:tc>
        <w:tcPr>
          <w:tcW w:w="2178" w:type="dxa"/>
        </w:tcPr>
        <w:p w:rsidR="00EC1DBA" w:rsidRDefault="00EC1DB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EC1DBA" w:rsidRDefault="00A43284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ZM60_000522</w:t>
          </w:r>
        </w:p>
      </w:tc>
    </w:tr>
    <w:tr w:rsidR="00EC1DBA">
      <w:trPr>
        <w:cantSplit/>
      </w:trPr>
      <w:tc>
        <w:tcPr>
          <w:tcW w:w="2178" w:type="dxa"/>
        </w:tcPr>
        <w:p w:rsidR="00EC1DBA" w:rsidRDefault="00EC1DB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EC1DBA" w:rsidRDefault="00EC1DB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1588E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EC1DBA" w:rsidRDefault="00EC1DBA" w:rsidP="002F1139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30DA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EF7F22">
            <w:t xml:space="preserve">3 </w:t>
          </w:r>
        </w:p>
      </w:tc>
    </w:tr>
  </w:tbl>
  <w:p w:rsidR="00EC1DBA" w:rsidRDefault="00EC1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5B6" w:rsidRDefault="002475B6">
      <w:r>
        <w:separator/>
      </w:r>
    </w:p>
  </w:footnote>
  <w:footnote w:type="continuationSeparator" w:id="0">
    <w:p w:rsidR="002475B6" w:rsidRDefault="0024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94EE7"/>
    <w:multiLevelType w:val="hybridMultilevel"/>
    <w:tmpl w:val="5B58C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7DB06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460F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1287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12A3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948E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7028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240C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E22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018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508F5"/>
    <w:multiLevelType w:val="hybridMultilevel"/>
    <w:tmpl w:val="9E7C99E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C28D3"/>
    <w:multiLevelType w:val="singleLevel"/>
    <w:tmpl w:val="E2CA22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486F92"/>
    <w:multiLevelType w:val="hybridMultilevel"/>
    <w:tmpl w:val="1696F18E"/>
    <w:lvl w:ilvl="0" w:tplc="EDA8D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C67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B4C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E0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52D2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C3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34B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50F8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F004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 w15:restartNumberingAfterBreak="0">
    <w:nsid w:val="72AB6563"/>
    <w:multiLevelType w:val="hybridMultilevel"/>
    <w:tmpl w:val="C346FCB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D2733"/>
    <w:multiLevelType w:val="hybridMultilevel"/>
    <w:tmpl w:val="2FC26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4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7"/>
  </w:num>
  <w:num w:numId="12">
    <w:abstractNumId w:val="22"/>
  </w:num>
  <w:num w:numId="13">
    <w:abstractNumId w:val="44"/>
  </w:num>
  <w:num w:numId="14">
    <w:abstractNumId w:val="39"/>
  </w:num>
  <w:num w:numId="15">
    <w:abstractNumId w:val="1"/>
  </w:num>
  <w:num w:numId="16">
    <w:abstractNumId w:val="13"/>
  </w:num>
  <w:num w:numId="17">
    <w:abstractNumId w:val="18"/>
  </w:num>
  <w:num w:numId="18">
    <w:abstractNumId w:val="26"/>
  </w:num>
  <w:num w:numId="19">
    <w:abstractNumId w:val="25"/>
  </w:num>
  <w:num w:numId="20">
    <w:abstractNumId w:val="14"/>
  </w:num>
  <w:num w:numId="21">
    <w:abstractNumId w:val="12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19"/>
  </w:num>
  <w:num w:numId="27">
    <w:abstractNumId w:val="5"/>
  </w:num>
  <w:num w:numId="28">
    <w:abstractNumId w:val="24"/>
  </w:num>
  <w:num w:numId="29">
    <w:abstractNumId w:val="43"/>
  </w:num>
  <w:num w:numId="30">
    <w:abstractNumId w:val="38"/>
  </w:num>
  <w:num w:numId="31">
    <w:abstractNumId w:val="15"/>
  </w:num>
  <w:num w:numId="32">
    <w:abstractNumId w:val="3"/>
  </w:num>
  <w:num w:numId="33">
    <w:abstractNumId w:val="29"/>
  </w:num>
  <w:num w:numId="34">
    <w:abstractNumId w:val="23"/>
  </w:num>
  <w:num w:numId="35">
    <w:abstractNumId w:val="28"/>
  </w:num>
  <w:num w:numId="36">
    <w:abstractNumId w:val="2"/>
  </w:num>
  <w:num w:numId="37">
    <w:abstractNumId w:val="11"/>
  </w:num>
  <w:num w:numId="38">
    <w:abstractNumId w:val="41"/>
  </w:num>
  <w:num w:numId="39">
    <w:abstractNumId w:val="17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6"/>
  </w:num>
  <w:num w:numId="45">
    <w:abstractNumId w:val="27"/>
  </w:num>
  <w:num w:numId="46">
    <w:abstractNumId w:val="45"/>
  </w:num>
  <w:num w:numId="47">
    <w:abstractNumId w:val="20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AC1"/>
    <w:rsid w:val="0001377E"/>
    <w:rsid w:val="00023FC7"/>
    <w:rsid w:val="00025361"/>
    <w:rsid w:val="000330B0"/>
    <w:rsid w:val="0003379F"/>
    <w:rsid w:val="00035803"/>
    <w:rsid w:val="00036C80"/>
    <w:rsid w:val="0004455F"/>
    <w:rsid w:val="00044EB7"/>
    <w:rsid w:val="00044FDD"/>
    <w:rsid w:val="000453DD"/>
    <w:rsid w:val="000478F9"/>
    <w:rsid w:val="000500B3"/>
    <w:rsid w:val="0005080E"/>
    <w:rsid w:val="00073168"/>
    <w:rsid w:val="0007487D"/>
    <w:rsid w:val="0008081E"/>
    <w:rsid w:val="00091573"/>
    <w:rsid w:val="000937C2"/>
    <w:rsid w:val="0009382C"/>
    <w:rsid w:val="000A2F0C"/>
    <w:rsid w:val="000A636F"/>
    <w:rsid w:val="000B285E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F1A30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5D27"/>
    <w:rsid w:val="001364DC"/>
    <w:rsid w:val="00137367"/>
    <w:rsid w:val="00146E58"/>
    <w:rsid w:val="0015025F"/>
    <w:rsid w:val="00150861"/>
    <w:rsid w:val="00153B8D"/>
    <w:rsid w:val="00156A17"/>
    <w:rsid w:val="00162350"/>
    <w:rsid w:val="00165525"/>
    <w:rsid w:val="00167E9E"/>
    <w:rsid w:val="00172E6A"/>
    <w:rsid w:val="0018025B"/>
    <w:rsid w:val="0018630E"/>
    <w:rsid w:val="001864EE"/>
    <w:rsid w:val="00190C77"/>
    <w:rsid w:val="00196DAC"/>
    <w:rsid w:val="001A010F"/>
    <w:rsid w:val="001A1110"/>
    <w:rsid w:val="001B2A16"/>
    <w:rsid w:val="001B49BE"/>
    <w:rsid w:val="001D4B36"/>
    <w:rsid w:val="001D5835"/>
    <w:rsid w:val="001E117F"/>
    <w:rsid w:val="001E4A84"/>
    <w:rsid w:val="001F3008"/>
    <w:rsid w:val="001F3AC4"/>
    <w:rsid w:val="001F498C"/>
    <w:rsid w:val="001F55CF"/>
    <w:rsid w:val="0020036B"/>
    <w:rsid w:val="00204CB8"/>
    <w:rsid w:val="00206BB7"/>
    <w:rsid w:val="0021010F"/>
    <w:rsid w:val="002138D9"/>
    <w:rsid w:val="00216BBF"/>
    <w:rsid w:val="0022089C"/>
    <w:rsid w:val="002217D3"/>
    <w:rsid w:val="00223371"/>
    <w:rsid w:val="00223D6E"/>
    <w:rsid w:val="00240285"/>
    <w:rsid w:val="00242658"/>
    <w:rsid w:val="002429B3"/>
    <w:rsid w:val="00242A0D"/>
    <w:rsid w:val="002475B6"/>
    <w:rsid w:val="00247DEE"/>
    <w:rsid w:val="00257D91"/>
    <w:rsid w:val="00262C6B"/>
    <w:rsid w:val="002645B8"/>
    <w:rsid w:val="00265AD2"/>
    <w:rsid w:val="0026717D"/>
    <w:rsid w:val="002717A1"/>
    <w:rsid w:val="00272748"/>
    <w:rsid w:val="00274850"/>
    <w:rsid w:val="0028140B"/>
    <w:rsid w:val="00282867"/>
    <w:rsid w:val="00285E68"/>
    <w:rsid w:val="00291D9A"/>
    <w:rsid w:val="00293163"/>
    <w:rsid w:val="00296B60"/>
    <w:rsid w:val="00297982"/>
    <w:rsid w:val="002B0A2B"/>
    <w:rsid w:val="002B4200"/>
    <w:rsid w:val="002B547C"/>
    <w:rsid w:val="002B5C9F"/>
    <w:rsid w:val="002B618D"/>
    <w:rsid w:val="002B77AA"/>
    <w:rsid w:val="002C1A11"/>
    <w:rsid w:val="002C224F"/>
    <w:rsid w:val="002C5688"/>
    <w:rsid w:val="002C75DF"/>
    <w:rsid w:val="002D06E4"/>
    <w:rsid w:val="002D4C8E"/>
    <w:rsid w:val="002E16A3"/>
    <w:rsid w:val="002E4E3C"/>
    <w:rsid w:val="002F1139"/>
    <w:rsid w:val="002F3973"/>
    <w:rsid w:val="002F448F"/>
    <w:rsid w:val="002F70BF"/>
    <w:rsid w:val="003104E4"/>
    <w:rsid w:val="0031343C"/>
    <w:rsid w:val="00313D1A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35133"/>
    <w:rsid w:val="003359A0"/>
    <w:rsid w:val="00344EE8"/>
    <w:rsid w:val="00345290"/>
    <w:rsid w:val="00346886"/>
    <w:rsid w:val="00353B86"/>
    <w:rsid w:val="0036103A"/>
    <w:rsid w:val="00362FD2"/>
    <w:rsid w:val="003648CC"/>
    <w:rsid w:val="0036779C"/>
    <w:rsid w:val="0036784D"/>
    <w:rsid w:val="00373564"/>
    <w:rsid w:val="003757FD"/>
    <w:rsid w:val="00380C41"/>
    <w:rsid w:val="00381652"/>
    <w:rsid w:val="00384335"/>
    <w:rsid w:val="00384DDA"/>
    <w:rsid w:val="00390A6C"/>
    <w:rsid w:val="00390B19"/>
    <w:rsid w:val="00396E00"/>
    <w:rsid w:val="003A08FD"/>
    <w:rsid w:val="003A2017"/>
    <w:rsid w:val="003A20EF"/>
    <w:rsid w:val="003A5D06"/>
    <w:rsid w:val="003B1132"/>
    <w:rsid w:val="003B1C02"/>
    <w:rsid w:val="003B4045"/>
    <w:rsid w:val="003B47F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F559A"/>
    <w:rsid w:val="004009FF"/>
    <w:rsid w:val="004021AF"/>
    <w:rsid w:val="00405F9A"/>
    <w:rsid w:val="0040627C"/>
    <w:rsid w:val="00411772"/>
    <w:rsid w:val="004134AD"/>
    <w:rsid w:val="00416435"/>
    <w:rsid w:val="004166E7"/>
    <w:rsid w:val="004213E5"/>
    <w:rsid w:val="0043088F"/>
    <w:rsid w:val="004310EF"/>
    <w:rsid w:val="00437B8F"/>
    <w:rsid w:val="004420D7"/>
    <w:rsid w:val="00443FA2"/>
    <w:rsid w:val="00446516"/>
    <w:rsid w:val="00446FBF"/>
    <w:rsid w:val="004534C3"/>
    <w:rsid w:val="00453B73"/>
    <w:rsid w:val="00460ECF"/>
    <w:rsid w:val="00462CF9"/>
    <w:rsid w:val="004646DC"/>
    <w:rsid w:val="00465820"/>
    <w:rsid w:val="00483559"/>
    <w:rsid w:val="004927A8"/>
    <w:rsid w:val="004978F6"/>
    <w:rsid w:val="004A386D"/>
    <w:rsid w:val="004A54B7"/>
    <w:rsid w:val="004A6712"/>
    <w:rsid w:val="004B0191"/>
    <w:rsid w:val="004B1244"/>
    <w:rsid w:val="004B4A42"/>
    <w:rsid w:val="004C1479"/>
    <w:rsid w:val="004D6C7F"/>
    <w:rsid w:val="004E305B"/>
    <w:rsid w:val="004E5C2B"/>
    <w:rsid w:val="004E7448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7EE9"/>
    <w:rsid w:val="00515295"/>
    <w:rsid w:val="00515BF5"/>
    <w:rsid w:val="0051747F"/>
    <w:rsid w:val="00517D0E"/>
    <w:rsid w:val="005302C7"/>
    <w:rsid w:val="00535E81"/>
    <w:rsid w:val="00537677"/>
    <w:rsid w:val="0054299A"/>
    <w:rsid w:val="00542D7A"/>
    <w:rsid w:val="00543D92"/>
    <w:rsid w:val="00550446"/>
    <w:rsid w:val="00552353"/>
    <w:rsid w:val="00554213"/>
    <w:rsid w:val="00555369"/>
    <w:rsid w:val="00556FE5"/>
    <w:rsid w:val="005604AF"/>
    <w:rsid w:val="005614F5"/>
    <w:rsid w:val="00564A08"/>
    <w:rsid w:val="005664F2"/>
    <w:rsid w:val="00570389"/>
    <w:rsid w:val="005707CD"/>
    <w:rsid w:val="0057298F"/>
    <w:rsid w:val="00574FC7"/>
    <w:rsid w:val="00576EE9"/>
    <w:rsid w:val="00581CF4"/>
    <w:rsid w:val="00587F61"/>
    <w:rsid w:val="00590045"/>
    <w:rsid w:val="005917EB"/>
    <w:rsid w:val="00594EA3"/>
    <w:rsid w:val="00596187"/>
    <w:rsid w:val="00597693"/>
    <w:rsid w:val="005A2195"/>
    <w:rsid w:val="005A5F49"/>
    <w:rsid w:val="005B63FC"/>
    <w:rsid w:val="005B66A8"/>
    <w:rsid w:val="005C0734"/>
    <w:rsid w:val="005C4116"/>
    <w:rsid w:val="005C4646"/>
    <w:rsid w:val="005D5C93"/>
    <w:rsid w:val="005E4EED"/>
    <w:rsid w:val="005E65CD"/>
    <w:rsid w:val="005F574C"/>
    <w:rsid w:val="005F5E5F"/>
    <w:rsid w:val="00600966"/>
    <w:rsid w:val="00607F0E"/>
    <w:rsid w:val="00614B1A"/>
    <w:rsid w:val="00617918"/>
    <w:rsid w:val="006220FA"/>
    <w:rsid w:val="0063420E"/>
    <w:rsid w:val="00636BA6"/>
    <w:rsid w:val="00645CE3"/>
    <w:rsid w:val="00651668"/>
    <w:rsid w:val="00652B5F"/>
    <w:rsid w:val="00653501"/>
    <w:rsid w:val="00661BC7"/>
    <w:rsid w:val="00673356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950B6"/>
    <w:rsid w:val="006A3E7B"/>
    <w:rsid w:val="006A428F"/>
    <w:rsid w:val="006A47DA"/>
    <w:rsid w:val="006A540A"/>
    <w:rsid w:val="006B09AB"/>
    <w:rsid w:val="006B2BFF"/>
    <w:rsid w:val="006B30AA"/>
    <w:rsid w:val="006B343A"/>
    <w:rsid w:val="006B7A40"/>
    <w:rsid w:val="006C6EB9"/>
    <w:rsid w:val="006D139A"/>
    <w:rsid w:val="006D33E3"/>
    <w:rsid w:val="006D3D7F"/>
    <w:rsid w:val="006D5FAE"/>
    <w:rsid w:val="006E10E5"/>
    <w:rsid w:val="006E7113"/>
    <w:rsid w:val="006F212D"/>
    <w:rsid w:val="006F26E2"/>
    <w:rsid w:val="006F4B7F"/>
    <w:rsid w:val="00702EC4"/>
    <w:rsid w:val="0070318E"/>
    <w:rsid w:val="00704753"/>
    <w:rsid w:val="00704DCD"/>
    <w:rsid w:val="0070512F"/>
    <w:rsid w:val="00706391"/>
    <w:rsid w:val="00710AB2"/>
    <w:rsid w:val="007152E5"/>
    <w:rsid w:val="0071588E"/>
    <w:rsid w:val="0072139B"/>
    <w:rsid w:val="00724D0C"/>
    <w:rsid w:val="007338BF"/>
    <w:rsid w:val="00737849"/>
    <w:rsid w:val="00740A2D"/>
    <w:rsid w:val="00740ED4"/>
    <w:rsid w:val="00755451"/>
    <w:rsid w:val="00762463"/>
    <w:rsid w:val="00771EF0"/>
    <w:rsid w:val="0077240C"/>
    <w:rsid w:val="00775AEC"/>
    <w:rsid w:val="0078039A"/>
    <w:rsid w:val="00785689"/>
    <w:rsid w:val="007912BE"/>
    <w:rsid w:val="00797240"/>
    <w:rsid w:val="007A02F8"/>
    <w:rsid w:val="007A50D4"/>
    <w:rsid w:val="007B0B5F"/>
    <w:rsid w:val="007B19EA"/>
    <w:rsid w:val="007B7BCB"/>
    <w:rsid w:val="007C2D17"/>
    <w:rsid w:val="007C5834"/>
    <w:rsid w:val="007D3F96"/>
    <w:rsid w:val="007D735B"/>
    <w:rsid w:val="007E0E63"/>
    <w:rsid w:val="007E190D"/>
    <w:rsid w:val="007E2C1B"/>
    <w:rsid w:val="007E645C"/>
    <w:rsid w:val="0080205D"/>
    <w:rsid w:val="00812031"/>
    <w:rsid w:val="008227B1"/>
    <w:rsid w:val="0082596A"/>
    <w:rsid w:val="008277DA"/>
    <w:rsid w:val="008419F1"/>
    <w:rsid w:val="00854EFE"/>
    <w:rsid w:val="0086354C"/>
    <w:rsid w:val="008640F8"/>
    <w:rsid w:val="0087071E"/>
    <w:rsid w:val="00871FA0"/>
    <w:rsid w:val="008758B4"/>
    <w:rsid w:val="00876413"/>
    <w:rsid w:val="00880A2C"/>
    <w:rsid w:val="00881762"/>
    <w:rsid w:val="00881A45"/>
    <w:rsid w:val="008829D4"/>
    <w:rsid w:val="00890B1D"/>
    <w:rsid w:val="008A1E26"/>
    <w:rsid w:val="008C06E4"/>
    <w:rsid w:val="008C7525"/>
    <w:rsid w:val="008D0AF4"/>
    <w:rsid w:val="008D6A16"/>
    <w:rsid w:val="008E46E3"/>
    <w:rsid w:val="008E5DB3"/>
    <w:rsid w:val="008E645B"/>
    <w:rsid w:val="008E6CF1"/>
    <w:rsid w:val="008E7B3D"/>
    <w:rsid w:val="008F2282"/>
    <w:rsid w:val="008F5DE7"/>
    <w:rsid w:val="008F6C2E"/>
    <w:rsid w:val="008F7D44"/>
    <w:rsid w:val="0090625A"/>
    <w:rsid w:val="0091070B"/>
    <w:rsid w:val="00910F5C"/>
    <w:rsid w:val="00912D67"/>
    <w:rsid w:val="00916652"/>
    <w:rsid w:val="00920BB9"/>
    <w:rsid w:val="00935789"/>
    <w:rsid w:val="00937B8A"/>
    <w:rsid w:val="009406F6"/>
    <w:rsid w:val="00944B79"/>
    <w:rsid w:val="00945882"/>
    <w:rsid w:val="009502C1"/>
    <w:rsid w:val="00961181"/>
    <w:rsid w:val="0096119F"/>
    <w:rsid w:val="00966E3E"/>
    <w:rsid w:val="009675C7"/>
    <w:rsid w:val="0097204B"/>
    <w:rsid w:val="009837BB"/>
    <w:rsid w:val="009858B6"/>
    <w:rsid w:val="009905A7"/>
    <w:rsid w:val="009A5DDC"/>
    <w:rsid w:val="009A6621"/>
    <w:rsid w:val="009B2CD6"/>
    <w:rsid w:val="009C7466"/>
    <w:rsid w:val="009C7E4D"/>
    <w:rsid w:val="009D395B"/>
    <w:rsid w:val="009D5A92"/>
    <w:rsid w:val="009D6312"/>
    <w:rsid w:val="009E4060"/>
    <w:rsid w:val="009E528A"/>
    <w:rsid w:val="009F3D0B"/>
    <w:rsid w:val="009F3D23"/>
    <w:rsid w:val="00A04635"/>
    <w:rsid w:val="00A07B36"/>
    <w:rsid w:val="00A106E7"/>
    <w:rsid w:val="00A16FB3"/>
    <w:rsid w:val="00A2573D"/>
    <w:rsid w:val="00A26B05"/>
    <w:rsid w:val="00A41985"/>
    <w:rsid w:val="00A41CF0"/>
    <w:rsid w:val="00A4278A"/>
    <w:rsid w:val="00A43284"/>
    <w:rsid w:val="00A50D75"/>
    <w:rsid w:val="00A5160D"/>
    <w:rsid w:val="00A56DA4"/>
    <w:rsid w:val="00A56FA8"/>
    <w:rsid w:val="00A6209D"/>
    <w:rsid w:val="00A65952"/>
    <w:rsid w:val="00A661E2"/>
    <w:rsid w:val="00A67C80"/>
    <w:rsid w:val="00A75B1A"/>
    <w:rsid w:val="00A8018E"/>
    <w:rsid w:val="00A87CE6"/>
    <w:rsid w:val="00A95CDF"/>
    <w:rsid w:val="00A9700C"/>
    <w:rsid w:val="00A97355"/>
    <w:rsid w:val="00AA09B3"/>
    <w:rsid w:val="00AB07BE"/>
    <w:rsid w:val="00AB73FF"/>
    <w:rsid w:val="00AD170F"/>
    <w:rsid w:val="00AD30F5"/>
    <w:rsid w:val="00AD32AD"/>
    <w:rsid w:val="00AD5142"/>
    <w:rsid w:val="00AD5A0D"/>
    <w:rsid w:val="00AD7A9D"/>
    <w:rsid w:val="00AD7DB4"/>
    <w:rsid w:val="00AF19C2"/>
    <w:rsid w:val="00AF27DE"/>
    <w:rsid w:val="00AF6F21"/>
    <w:rsid w:val="00B015E3"/>
    <w:rsid w:val="00B03582"/>
    <w:rsid w:val="00B03A56"/>
    <w:rsid w:val="00B12988"/>
    <w:rsid w:val="00B1701E"/>
    <w:rsid w:val="00B20B5C"/>
    <w:rsid w:val="00B21C69"/>
    <w:rsid w:val="00B31029"/>
    <w:rsid w:val="00B5154A"/>
    <w:rsid w:val="00B52735"/>
    <w:rsid w:val="00B55215"/>
    <w:rsid w:val="00B61696"/>
    <w:rsid w:val="00B6216A"/>
    <w:rsid w:val="00B62C8F"/>
    <w:rsid w:val="00B63298"/>
    <w:rsid w:val="00B64195"/>
    <w:rsid w:val="00B65A22"/>
    <w:rsid w:val="00B70FCB"/>
    <w:rsid w:val="00B76D55"/>
    <w:rsid w:val="00B83114"/>
    <w:rsid w:val="00B83C9B"/>
    <w:rsid w:val="00B849EC"/>
    <w:rsid w:val="00B93EC1"/>
    <w:rsid w:val="00B96F97"/>
    <w:rsid w:val="00B973D5"/>
    <w:rsid w:val="00B9753F"/>
    <w:rsid w:val="00BA0078"/>
    <w:rsid w:val="00BA098A"/>
    <w:rsid w:val="00BA5827"/>
    <w:rsid w:val="00BB61A2"/>
    <w:rsid w:val="00BC33DB"/>
    <w:rsid w:val="00BD1792"/>
    <w:rsid w:val="00BD2BB6"/>
    <w:rsid w:val="00BD4EC8"/>
    <w:rsid w:val="00BD57A9"/>
    <w:rsid w:val="00BE3BB2"/>
    <w:rsid w:val="00BE5BD2"/>
    <w:rsid w:val="00BE6D19"/>
    <w:rsid w:val="00BE7E29"/>
    <w:rsid w:val="00BF0C0A"/>
    <w:rsid w:val="00BF255C"/>
    <w:rsid w:val="00BF79D0"/>
    <w:rsid w:val="00BF7AFE"/>
    <w:rsid w:val="00C0048E"/>
    <w:rsid w:val="00C02F36"/>
    <w:rsid w:val="00C12034"/>
    <w:rsid w:val="00C12751"/>
    <w:rsid w:val="00C1515D"/>
    <w:rsid w:val="00C23DAA"/>
    <w:rsid w:val="00C428FC"/>
    <w:rsid w:val="00C45198"/>
    <w:rsid w:val="00C55BEE"/>
    <w:rsid w:val="00C5658B"/>
    <w:rsid w:val="00C61BFB"/>
    <w:rsid w:val="00C67A1B"/>
    <w:rsid w:val="00C763AF"/>
    <w:rsid w:val="00C810F1"/>
    <w:rsid w:val="00C83535"/>
    <w:rsid w:val="00C838B8"/>
    <w:rsid w:val="00C83CB4"/>
    <w:rsid w:val="00C85F09"/>
    <w:rsid w:val="00C926F7"/>
    <w:rsid w:val="00C937B6"/>
    <w:rsid w:val="00C940C8"/>
    <w:rsid w:val="00CA0DF2"/>
    <w:rsid w:val="00CA5D9B"/>
    <w:rsid w:val="00CA6031"/>
    <w:rsid w:val="00CA6535"/>
    <w:rsid w:val="00CB076A"/>
    <w:rsid w:val="00CB6737"/>
    <w:rsid w:val="00CC64D1"/>
    <w:rsid w:val="00CD2401"/>
    <w:rsid w:val="00CD343B"/>
    <w:rsid w:val="00CD729E"/>
    <w:rsid w:val="00CE236A"/>
    <w:rsid w:val="00CF0519"/>
    <w:rsid w:val="00D00CEE"/>
    <w:rsid w:val="00D0356F"/>
    <w:rsid w:val="00D05283"/>
    <w:rsid w:val="00D1763E"/>
    <w:rsid w:val="00D2682E"/>
    <w:rsid w:val="00D45071"/>
    <w:rsid w:val="00D519EA"/>
    <w:rsid w:val="00D522B5"/>
    <w:rsid w:val="00D52556"/>
    <w:rsid w:val="00D5281E"/>
    <w:rsid w:val="00D53089"/>
    <w:rsid w:val="00D62581"/>
    <w:rsid w:val="00D64BB6"/>
    <w:rsid w:val="00D75022"/>
    <w:rsid w:val="00D77864"/>
    <w:rsid w:val="00D8003C"/>
    <w:rsid w:val="00D83397"/>
    <w:rsid w:val="00D86181"/>
    <w:rsid w:val="00D8740C"/>
    <w:rsid w:val="00D90EAA"/>
    <w:rsid w:val="00D92022"/>
    <w:rsid w:val="00D95323"/>
    <w:rsid w:val="00D97CE4"/>
    <w:rsid w:val="00DA2F2E"/>
    <w:rsid w:val="00DA651B"/>
    <w:rsid w:val="00DA7BB4"/>
    <w:rsid w:val="00DB0B2D"/>
    <w:rsid w:val="00DB63F3"/>
    <w:rsid w:val="00DC0523"/>
    <w:rsid w:val="00DC3DE6"/>
    <w:rsid w:val="00DD1729"/>
    <w:rsid w:val="00DD243B"/>
    <w:rsid w:val="00DD3C87"/>
    <w:rsid w:val="00DD5E91"/>
    <w:rsid w:val="00DD6F83"/>
    <w:rsid w:val="00DD776E"/>
    <w:rsid w:val="00DE1019"/>
    <w:rsid w:val="00DE6EE4"/>
    <w:rsid w:val="00DE7BCA"/>
    <w:rsid w:val="00DF1602"/>
    <w:rsid w:val="00DF1797"/>
    <w:rsid w:val="00DF1AE2"/>
    <w:rsid w:val="00DF22A0"/>
    <w:rsid w:val="00DF5554"/>
    <w:rsid w:val="00DF5993"/>
    <w:rsid w:val="00E00846"/>
    <w:rsid w:val="00E028EF"/>
    <w:rsid w:val="00E109CA"/>
    <w:rsid w:val="00E12B34"/>
    <w:rsid w:val="00E1300B"/>
    <w:rsid w:val="00E16555"/>
    <w:rsid w:val="00E16B70"/>
    <w:rsid w:val="00E16DDA"/>
    <w:rsid w:val="00E21B57"/>
    <w:rsid w:val="00E26B6A"/>
    <w:rsid w:val="00E27522"/>
    <w:rsid w:val="00E3073A"/>
    <w:rsid w:val="00E3132E"/>
    <w:rsid w:val="00E31553"/>
    <w:rsid w:val="00E31FCC"/>
    <w:rsid w:val="00E353BA"/>
    <w:rsid w:val="00E372B9"/>
    <w:rsid w:val="00E40944"/>
    <w:rsid w:val="00E435CC"/>
    <w:rsid w:val="00E54F9E"/>
    <w:rsid w:val="00E56094"/>
    <w:rsid w:val="00E56F0F"/>
    <w:rsid w:val="00E626D3"/>
    <w:rsid w:val="00E6733B"/>
    <w:rsid w:val="00E70A92"/>
    <w:rsid w:val="00E73972"/>
    <w:rsid w:val="00E7702A"/>
    <w:rsid w:val="00E77276"/>
    <w:rsid w:val="00E80578"/>
    <w:rsid w:val="00E83133"/>
    <w:rsid w:val="00E842B7"/>
    <w:rsid w:val="00E932D5"/>
    <w:rsid w:val="00E9349E"/>
    <w:rsid w:val="00E93A8C"/>
    <w:rsid w:val="00E941A4"/>
    <w:rsid w:val="00EA00B2"/>
    <w:rsid w:val="00EA0CA7"/>
    <w:rsid w:val="00EA44EA"/>
    <w:rsid w:val="00EB0CB0"/>
    <w:rsid w:val="00EB6925"/>
    <w:rsid w:val="00EB7FCE"/>
    <w:rsid w:val="00EC1DBA"/>
    <w:rsid w:val="00EC31E2"/>
    <w:rsid w:val="00EC3B07"/>
    <w:rsid w:val="00EC4435"/>
    <w:rsid w:val="00ED0AA5"/>
    <w:rsid w:val="00ED2776"/>
    <w:rsid w:val="00ED3952"/>
    <w:rsid w:val="00EE0528"/>
    <w:rsid w:val="00EE0AC9"/>
    <w:rsid w:val="00EE25B5"/>
    <w:rsid w:val="00EE438B"/>
    <w:rsid w:val="00EE5E22"/>
    <w:rsid w:val="00EE6800"/>
    <w:rsid w:val="00EF06D5"/>
    <w:rsid w:val="00EF5F3F"/>
    <w:rsid w:val="00EF7F22"/>
    <w:rsid w:val="00F02C10"/>
    <w:rsid w:val="00F0348F"/>
    <w:rsid w:val="00F03B86"/>
    <w:rsid w:val="00F0609D"/>
    <w:rsid w:val="00F068AF"/>
    <w:rsid w:val="00F06E53"/>
    <w:rsid w:val="00F078A4"/>
    <w:rsid w:val="00F078F8"/>
    <w:rsid w:val="00F10A20"/>
    <w:rsid w:val="00F120CC"/>
    <w:rsid w:val="00F162F7"/>
    <w:rsid w:val="00F16DEB"/>
    <w:rsid w:val="00F1742E"/>
    <w:rsid w:val="00F20FAF"/>
    <w:rsid w:val="00F2239C"/>
    <w:rsid w:val="00F30DAF"/>
    <w:rsid w:val="00F336DA"/>
    <w:rsid w:val="00F350A6"/>
    <w:rsid w:val="00F35ABB"/>
    <w:rsid w:val="00F35DAC"/>
    <w:rsid w:val="00F40D33"/>
    <w:rsid w:val="00F43E04"/>
    <w:rsid w:val="00F44A4F"/>
    <w:rsid w:val="00F47B8D"/>
    <w:rsid w:val="00F50581"/>
    <w:rsid w:val="00F55BE0"/>
    <w:rsid w:val="00F56ADC"/>
    <w:rsid w:val="00F602B4"/>
    <w:rsid w:val="00F631FA"/>
    <w:rsid w:val="00F63286"/>
    <w:rsid w:val="00F649AA"/>
    <w:rsid w:val="00F65D23"/>
    <w:rsid w:val="00F7238A"/>
    <w:rsid w:val="00F77D8E"/>
    <w:rsid w:val="00F8299A"/>
    <w:rsid w:val="00F82A8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5134"/>
    <w:rsid w:val="00FA76DF"/>
    <w:rsid w:val="00FB5A8E"/>
    <w:rsid w:val="00FB5DE8"/>
    <w:rsid w:val="00FC2578"/>
    <w:rsid w:val="00FC2B70"/>
    <w:rsid w:val="00FC5222"/>
    <w:rsid w:val="00FD35E9"/>
    <w:rsid w:val="00FD5AD7"/>
    <w:rsid w:val="00FE7F8A"/>
    <w:rsid w:val="00FF0BE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4F43B"/>
  <w15:chartTrackingRefBased/>
  <w15:docId w15:val="{88BE232B-E04A-498E-BC1A-14DA9F93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FAEFC-3BFC-4896-AA8D-6000D44F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819</TotalTime>
  <Pages>3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Kerridge CS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 - Average Costing - Stock Movements</dc:title>
  <dc:subject>Average Costing - Stock Movements</dc:subject>
  <dc:creator>DCP;SHUT</dc:creator>
  <cp:keywords>1.0</cp:keywords>
  <dc:description>This service pack highlights stock movements created when stock is revalued because a receipt has been made in to a negative stock position in an average costing system.</dc:description>
  <cp:lastModifiedBy>Robinson, Rick</cp:lastModifiedBy>
  <cp:revision>9</cp:revision>
  <cp:lastPrinted>2002-03-05T15:24:00Z</cp:lastPrinted>
  <dcterms:created xsi:type="dcterms:W3CDTF">2018-07-19T15:55:00Z</dcterms:created>
  <dcterms:modified xsi:type="dcterms:W3CDTF">2018-07-25T07:41:00Z</dcterms:modified>
</cp:coreProperties>
</file>