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42B7" w:rsidRPr="008E645B" w:rsidRDefault="00FA5134">
      <w:pPr>
        <w:pStyle w:val="Title"/>
      </w:pPr>
      <w:r w:rsidRPr="008E645B">
        <w:drawing>
          <wp:anchor distT="0" distB="0" distL="114300" distR="114300" simplePos="0" relativeHeight="251657728" behindDoc="0" locked="0" layoutInCell="0" allowOverlap="1">
            <wp:simplePos x="0" y="0"/>
            <wp:positionH relativeFrom="column">
              <wp:posOffset>5422900</wp:posOffset>
            </wp:positionH>
            <wp:positionV relativeFrom="paragraph">
              <wp:posOffset>-191135</wp:posOffset>
            </wp:positionV>
            <wp:extent cx="942975" cy="1104900"/>
            <wp:effectExtent l="0" t="0" r="0" b="0"/>
            <wp:wrapTopAndBottom/>
            <wp:docPr id="2" name="Picture 2" descr="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00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42975" cy="11049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842B7" w:rsidRPr="008E645B" w:rsidRDefault="00E842B7">
      <w:pPr>
        <w:pStyle w:val="Title"/>
      </w:pPr>
    </w:p>
    <w:p w:rsidR="00E842B7" w:rsidRPr="008E645B" w:rsidRDefault="00E842B7"/>
    <w:p w:rsidR="00E842B7" w:rsidRPr="008E645B" w:rsidRDefault="00E842B7"/>
    <w:p w:rsidR="00E842B7" w:rsidRPr="008E645B" w:rsidRDefault="00E842B7"/>
    <w:p w:rsidR="00E842B7" w:rsidRPr="008E645B" w:rsidRDefault="00E842B7">
      <w:pPr>
        <w:pStyle w:val="Title"/>
      </w:pPr>
      <w:r w:rsidRPr="008E645B">
        <w:t>Global 3000</w:t>
      </w:r>
    </w:p>
    <w:p w:rsidR="00E842B7" w:rsidRPr="008E645B" w:rsidRDefault="00B16CC5">
      <w:pPr>
        <w:pStyle w:val="Title"/>
      </w:pPr>
      <w:r>
        <w:t>Service Pack Note</w:t>
      </w:r>
    </w:p>
    <w:p w:rsidR="00E842B7" w:rsidRPr="008E645B" w:rsidRDefault="00E842B7"/>
    <w:p w:rsidR="00E842B7" w:rsidRPr="008E645B" w:rsidRDefault="00E842B7"/>
    <w:p w:rsidR="00E842B7" w:rsidRPr="008E645B" w:rsidRDefault="00246F97">
      <w:pPr>
        <w:pStyle w:val="Title"/>
      </w:pPr>
      <w:fldSimple w:instr=" SUBJECT  \* MERGEFORMAT ">
        <w:r w:rsidR="00684635">
          <w:t>Product Maintenance - Image Files</w:t>
        </w:r>
      </w:fldSimple>
    </w:p>
    <w:p w:rsidR="00E842B7" w:rsidRPr="008E645B" w:rsidRDefault="00E842B7"/>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2B77AA" w:rsidRPr="008E645B" w:rsidRDefault="002B77AA">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DF22A0" w:rsidRPr="008E645B" w:rsidRDefault="00DF22A0">
      <w:pPr>
        <w:rPr>
          <w:rFonts w:ascii="Arial" w:hAnsi="Arial"/>
          <w:b/>
          <w:sz w:val="22"/>
        </w:rPr>
      </w:pPr>
    </w:p>
    <w:p w:rsidR="00DF22A0" w:rsidRPr="008E645B" w:rsidRDefault="00DF22A0">
      <w:pPr>
        <w:rPr>
          <w:rFonts w:ascii="Arial" w:hAnsi="Arial"/>
          <w:b/>
          <w:sz w:val="22"/>
        </w:rPr>
      </w:pPr>
    </w:p>
    <w:p w:rsidR="009D395B" w:rsidRPr="008E645B" w:rsidRDefault="009D395B" w:rsidP="009D395B">
      <w:pPr>
        <w:rPr>
          <w:rFonts w:ascii="Arial" w:hAnsi="Arial"/>
          <w:b/>
          <w:sz w:val="22"/>
        </w:rPr>
      </w:pPr>
    </w:p>
    <w:p w:rsidR="00265AD2" w:rsidRDefault="00265AD2" w:rsidP="0036103A">
      <w:pPr>
        <w:rPr>
          <w:rFonts w:ascii="Arial" w:hAnsi="Arial"/>
          <w:b/>
          <w:sz w:val="22"/>
        </w:rPr>
      </w:pPr>
    </w:p>
    <w:p w:rsidR="00265AD2" w:rsidRDefault="00265AD2" w:rsidP="0036103A">
      <w:pPr>
        <w:rPr>
          <w:rFonts w:ascii="Arial" w:hAnsi="Arial"/>
          <w:b/>
          <w:sz w:val="22"/>
        </w:rPr>
      </w:pPr>
    </w:p>
    <w:p w:rsidR="00265AD2" w:rsidRDefault="00265AD2" w:rsidP="0036103A">
      <w:pPr>
        <w:rPr>
          <w:rFonts w:ascii="Arial" w:hAnsi="Arial"/>
          <w:b/>
          <w:sz w:val="22"/>
        </w:rPr>
      </w:pPr>
    </w:p>
    <w:p w:rsidR="004E606C" w:rsidRDefault="004E606C" w:rsidP="0036103A">
      <w:pPr>
        <w:rPr>
          <w:rFonts w:ascii="Arial" w:hAnsi="Arial"/>
          <w:b/>
          <w:sz w:val="22"/>
        </w:rPr>
      </w:pPr>
    </w:p>
    <w:p w:rsidR="004E606C" w:rsidRDefault="004E606C" w:rsidP="0036103A">
      <w:pPr>
        <w:rPr>
          <w:rFonts w:ascii="Arial" w:hAnsi="Arial"/>
          <w:b/>
          <w:sz w:val="22"/>
        </w:rPr>
      </w:pPr>
    </w:p>
    <w:p w:rsidR="00E842B7" w:rsidRPr="008E645B" w:rsidRDefault="00E842B7" w:rsidP="0036103A">
      <w:pPr>
        <w:rPr>
          <w:rFonts w:ascii="Arial" w:hAnsi="Arial"/>
          <w:b/>
          <w:sz w:val="22"/>
        </w:rPr>
      </w:pPr>
      <w:r w:rsidRPr="008E645B">
        <w:rPr>
          <w:rFonts w:ascii="Arial" w:hAnsi="Arial"/>
          <w:b/>
          <w:sz w:val="22"/>
        </w:rPr>
        <w:lastRenderedPageBreak/>
        <w:t>INTRODUCTION</w:t>
      </w:r>
    </w:p>
    <w:p w:rsidR="00E842B7" w:rsidRPr="008E645B" w:rsidRDefault="00E842B7">
      <w:pPr>
        <w:tabs>
          <w:tab w:val="left" w:pos="3600"/>
        </w:tabs>
        <w:jc w:val="both"/>
        <w:rPr>
          <w:rFonts w:ascii="CG Omega" w:hAnsi="CG Omega"/>
          <w:sz w:val="24"/>
        </w:rPr>
      </w:pPr>
      <w:r w:rsidRPr="008E645B">
        <w:rPr>
          <w:rFonts w:ascii="CG Omega" w:hAnsi="CG Omega"/>
          <w:sz w:val="24"/>
        </w:rPr>
        <w:fldChar w:fldCharType="begin"/>
      </w:r>
      <w:r w:rsidRPr="008E645B">
        <w:rPr>
          <w:rFonts w:ascii="CG Omega" w:hAnsi="CG Omega"/>
          <w:sz w:val="24"/>
        </w:rPr>
        <w:instrText xml:space="preserve"> COMMENTS  \* MERGEFORMAT </w:instrText>
      </w:r>
      <w:r w:rsidRPr="008E645B">
        <w:rPr>
          <w:rFonts w:ascii="CG Omega" w:hAnsi="CG Omega"/>
          <w:sz w:val="24"/>
        </w:rPr>
        <w:fldChar w:fldCharType="separate"/>
      </w:r>
      <w:r w:rsidR="00B16CC5">
        <w:rPr>
          <w:rFonts w:ascii="CG Omega" w:hAnsi="CG Omega"/>
          <w:sz w:val="24"/>
        </w:rPr>
        <w:t xml:space="preserve">This service pack </w:t>
      </w:r>
      <w:r w:rsidR="00684635">
        <w:rPr>
          <w:rFonts w:ascii="CG Omega" w:hAnsi="CG Omega"/>
          <w:sz w:val="24"/>
        </w:rPr>
        <w:t>update</w:t>
      </w:r>
      <w:r w:rsidR="00B16CC5">
        <w:rPr>
          <w:rFonts w:ascii="CG Omega" w:hAnsi="CG Omega"/>
          <w:sz w:val="24"/>
        </w:rPr>
        <w:t>s</w:t>
      </w:r>
      <w:r w:rsidR="00684635">
        <w:rPr>
          <w:rFonts w:ascii="CG Omega" w:hAnsi="CG Omega"/>
          <w:sz w:val="24"/>
        </w:rPr>
        <w:t xml:space="preserve"> Global 3000 to allow image files to be </w:t>
      </w:r>
      <w:bookmarkStart w:id="0" w:name="_GoBack"/>
      <w:r w:rsidR="00684635">
        <w:rPr>
          <w:rFonts w:ascii="CG Omega" w:hAnsi="CG Omega"/>
          <w:sz w:val="24"/>
        </w:rPr>
        <w:t>associate</w:t>
      </w:r>
      <w:bookmarkEnd w:id="0"/>
      <w:r w:rsidR="00684635">
        <w:rPr>
          <w:rFonts w:ascii="CG Omega" w:hAnsi="CG Omega"/>
          <w:sz w:val="24"/>
        </w:rPr>
        <w:t>d with products and provide the ability to display them from within the distribution modules.</w:t>
      </w:r>
      <w:r w:rsidRPr="008E645B">
        <w:rPr>
          <w:rFonts w:ascii="CG Omega" w:hAnsi="CG Omega"/>
          <w:sz w:val="24"/>
        </w:rPr>
        <w:fldChar w:fldCharType="end"/>
      </w:r>
    </w:p>
    <w:p w:rsidR="00E842B7" w:rsidRPr="008E645B" w:rsidRDefault="00E842B7">
      <w:pPr>
        <w:jc w:val="both"/>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3"/>
      </w:tblGrid>
      <w:tr w:rsidR="00DD2B63" w:rsidRPr="008E645B" w:rsidTr="009B2CD6">
        <w:trPr>
          <w:trHeight w:val="240"/>
        </w:trPr>
        <w:tc>
          <w:tcPr>
            <w:tcW w:w="10173" w:type="dxa"/>
          </w:tcPr>
          <w:p w:rsidR="009F3BED" w:rsidRDefault="009F3BED" w:rsidP="00EE1E22">
            <w:pPr>
              <w:pStyle w:val="BodyText"/>
              <w:rPr>
                <w:rFonts w:ascii="CG Omega" w:hAnsi="CG Omega"/>
                <w:sz w:val="24"/>
                <w:szCs w:val="24"/>
              </w:rPr>
            </w:pPr>
            <w:r w:rsidRPr="009F3BED">
              <w:rPr>
                <w:rFonts w:ascii="CG Omega" w:hAnsi="CG Omega"/>
                <w:b/>
                <w:sz w:val="24"/>
                <w:szCs w:val="24"/>
                <w:u w:val="single"/>
              </w:rPr>
              <w:t xml:space="preserve">Technical </w:t>
            </w:r>
            <w:r w:rsidR="00B24E1E">
              <w:rPr>
                <w:rFonts w:ascii="CG Omega" w:hAnsi="CG Omega"/>
                <w:b/>
                <w:sz w:val="24"/>
                <w:szCs w:val="24"/>
                <w:u w:val="single"/>
              </w:rPr>
              <w:t>Requirements</w:t>
            </w:r>
          </w:p>
          <w:p w:rsidR="00DD2B63" w:rsidRPr="00A522FE" w:rsidRDefault="00B24E1E" w:rsidP="00EE1E22">
            <w:pPr>
              <w:pStyle w:val="BodyText"/>
              <w:rPr>
                <w:rFonts w:ascii="CG Omega" w:hAnsi="CG Omega"/>
                <w:sz w:val="24"/>
                <w:szCs w:val="24"/>
              </w:rPr>
            </w:pPr>
            <w:r>
              <w:rPr>
                <w:rFonts w:ascii="CG Omega" w:hAnsi="CG Omega"/>
                <w:sz w:val="24"/>
                <w:szCs w:val="24"/>
              </w:rPr>
              <w:t>In order to display image files, GSM should be upgraded to a minimum of service pack 35</w:t>
            </w:r>
            <w:r w:rsidR="00DD2B63">
              <w:rPr>
                <w:rFonts w:ascii="CG Omega" w:hAnsi="CG Omega"/>
                <w:sz w:val="24"/>
                <w:szCs w:val="24"/>
              </w:rPr>
              <w:t xml:space="preserve"> </w:t>
            </w:r>
            <w:r>
              <w:rPr>
                <w:rFonts w:ascii="CG Omega" w:hAnsi="CG Omega"/>
                <w:sz w:val="24"/>
                <w:szCs w:val="24"/>
              </w:rPr>
              <w:t>and the GX version should be at least v4.7o.</w:t>
            </w:r>
            <w:r w:rsidR="00DD2B63">
              <w:rPr>
                <w:rFonts w:ascii="CG Omega" w:hAnsi="CG Omega"/>
                <w:sz w:val="24"/>
                <w:szCs w:val="24"/>
              </w:rPr>
              <w:t xml:space="preserve"> </w:t>
            </w:r>
          </w:p>
        </w:tc>
      </w:tr>
    </w:tbl>
    <w:p w:rsidR="00E3132E" w:rsidRDefault="00E3132E">
      <w:pPr>
        <w:rPr>
          <w:rFonts w:ascii="Arial" w:hAnsi="Arial"/>
          <w:b/>
          <w:sz w:val="22"/>
        </w:rPr>
      </w:pPr>
    </w:p>
    <w:p w:rsidR="00E3132E" w:rsidRDefault="00E3132E">
      <w:pPr>
        <w:rPr>
          <w:rFonts w:ascii="Arial" w:hAnsi="Arial"/>
          <w:b/>
          <w:sz w:val="22"/>
        </w:rPr>
      </w:pPr>
    </w:p>
    <w:p w:rsidR="000F1A30" w:rsidRDefault="000F1A30">
      <w:pPr>
        <w:rPr>
          <w:rFonts w:ascii="Arial" w:hAnsi="Arial"/>
          <w:b/>
          <w:sz w:val="22"/>
        </w:rPr>
      </w:pPr>
    </w:p>
    <w:p w:rsidR="00E842B7" w:rsidRPr="008E645B" w:rsidRDefault="00F1742E">
      <w:pPr>
        <w:rPr>
          <w:rFonts w:ascii="Arial" w:hAnsi="Arial"/>
          <w:b/>
          <w:sz w:val="22"/>
        </w:rPr>
      </w:pPr>
      <w:r>
        <w:rPr>
          <w:rFonts w:ascii="Arial" w:hAnsi="Arial"/>
          <w:b/>
          <w:sz w:val="22"/>
        </w:rPr>
        <w:br w:type="page"/>
      </w:r>
      <w:r w:rsidR="00E842B7" w:rsidRPr="008E645B">
        <w:rPr>
          <w:rFonts w:ascii="Arial" w:hAnsi="Arial"/>
          <w:b/>
          <w:sz w:val="22"/>
        </w:rPr>
        <w:lastRenderedPageBreak/>
        <w:t>DOCUMENTATION CHANGES</w:t>
      </w:r>
    </w:p>
    <w:p w:rsidR="00F20384" w:rsidRPr="008E645B" w:rsidRDefault="00F20384" w:rsidP="00F20384">
      <w:pPr>
        <w:pStyle w:val="Heading3"/>
        <w:ind w:left="0"/>
      </w:pPr>
      <w:r>
        <w:t xml:space="preserve">Product </w:t>
      </w:r>
      <w:r w:rsidR="00400AAC">
        <w:t>Details –</w:t>
      </w:r>
      <w:r>
        <w:t xml:space="preserve"> General Product Details Window</w:t>
      </w:r>
    </w:p>
    <w:p w:rsidR="00F20384" w:rsidRDefault="00F12F75" w:rsidP="00F20384">
      <w:pPr>
        <w:pStyle w:val="BodyText"/>
        <w:rPr>
          <w:i/>
        </w:rPr>
      </w:pPr>
      <w:r>
        <w:rPr>
          <w:noProof/>
        </w:rPr>
        <w:drawing>
          <wp:inline distT="0" distB="0" distL="0" distR="0" wp14:anchorId="73B1D8C7" wp14:editId="08C2979E">
            <wp:extent cx="6409055" cy="56108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409055" cy="5610860"/>
                    </a:xfrm>
                    <a:prstGeom prst="rect">
                      <a:avLst/>
                    </a:prstGeom>
                  </pic:spPr>
                </pic:pic>
              </a:graphicData>
            </a:graphic>
          </wp:inline>
        </w:drawing>
      </w:r>
    </w:p>
    <w:p w:rsidR="00F12F75" w:rsidRDefault="00F12F75" w:rsidP="00F20384">
      <w:pPr>
        <w:pStyle w:val="BodyText"/>
        <w:rPr>
          <w:i/>
        </w:rPr>
      </w:pPr>
    </w:p>
    <w:tbl>
      <w:tblPr>
        <w:tblW w:w="0" w:type="auto"/>
        <w:tblLayout w:type="fixed"/>
        <w:tblCellMar>
          <w:left w:w="142" w:type="dxa"/>
          <w:right w:w="142" w:type="dxa"/>
        </w:tblCellMar>
        <w:tblLook w:val="0000" w:firstRow="0" w:lastRow="0" w:firstColumn="0" w:lastColumn="0" w:noHBand="0" w:noVBand="0"/>
      </w:tblPr>
      <w:tblGrid>
        <w:gridCol w:w="2268"/>
        <w:gridCol w:w="6237"/>
      </w:tblGrid>
      <w:tr w:rsidR="00F20384" w:rsidRPr="00B33635" w:rsidTr="00894B78">
        <w:tc>
          <w:tcPr>
            <w:tcW w:w="2268" w:type="dxa"/>
          </w:tcPr>
          <w:p w:rsidR="00F20384" w:rsidRPr="00E0477B" w:rsidRDefault="00400AAC" w:rsidP="00400AAC">
            <w:pPr>
              <w:pStyle w:val="Subheading"/>
            </w:pPr>
            <w:r>
              <w:rPr>
                <w:rFonts w:cs="Arial"/>
              </w:rPr>
              <w:t>Image File</w:t>
            </w:r>
          </w:p>
        </w:tc>
        <w:tc>
          <w:tcPr>
            <w:tcW w:w="6237" w:type="dxa"/>
            <w:shd w:val="clear" w:color="auto" w:fill="auto"/>
          </w:tcPr>
          <w:p w:rsidR="00F20384" w:rsidRPr="00B33635" w:rsidRDefault="00F20384" w:rsidP="00400AAC">
            <w:pPr>
              <w:pStyle w:val="BodyText"/>
            </w:pPr>
            <w:r>
              <w:t xml:space="preserve">Press this to </w:t>
            </w:r>
            <w:r w:rsidR="00400AAC">
              <w:t>configure a specific image file for the product</w:t>
            </w:r>
            <w:r>
              <w:t>.</w:t>
            </w:r>
          </w:p>
        </w:tc>
      </w:tr>
      <w:tr w:rsidR="00400AAC" w:rsidRPr="00B33635" w:rsidTr="00A92BE7">
        <w:tc>
          <w:tcPr>
            <w:tcW w:w="2268" w:type="dxa"/>
          </w:tcPr>
          <w:p w:rsidR="00400AAC" w:rsidRPr="00074E9B" w:rsidRDefault="00400AAC" w:rsidP="00400AAC">
            <w:pPr>
              <w:pStyle w:val="Subheading"/>
              <w:rPr>
                <w:rFonts w:cs="Arial"/>
                <w:i/>
              </w:rPr>
            </w:pPr>
            <w:r w:rsidRPr="00074E9B">
              <w:rPr>
                <w:rFonts w:cs="Arial"/>
                <w:i/>
              </w:rPr>
              <w:t>Note</w:t>
            </w:r>
          </w:p>
        </w:tc>
        <w:tc>
          <w:tcPr>
            <w:tcW w:w="6237" w:type="dxa"/>
            <w:shd w:val="clear" w:color="auto" w:fill="D9D9D9" w:themeFill="background1" w:themeFillShade="D9"/>
          </w:tcPr>
          <w:p w:rsidR="00400AAC" w:rsidRDefault="00400AAC" w:rsidP="00400AAC">
            <w:pPr>
              <w:pStyle w:val="BodyText"/>
            </w:pPr>
            <w:r>
              <w:t xml:space="preserve">By </w:t>
            </w:r>
            <w:r w:rsidR="00074E9B">
              <w:t xml:space="preserve">default when a specific image has </w:t>
            </w:r>
            <w:r>
              <w:t xml:space="preserve">not </w:t>
            </w:r>
            <w:r w:rsidR="00074E9B">
              <w:t xml:space="preserve">been </w:t>
            </w:r>
            <w:r>
              <w:t xml:space="preserve">defined for a product pressing the ‘View Image’ button for a product will attempt to display a .JPG image with a filename that matches the product code. </w:t>
            </w:r>
          </w:p>
          <w:p w:rsidR="00400AAC" w:rsidRDefault="00400AAC" w:rsidP="00400AAC">
            <w:pPr>
              <w:pStyle w:val="BodyText"/>
            </w:pPr>
            <w:r>
              <w:t xml:space="preserve">For example, if the product code is GAL01 and a specific image file has not been defined the system will attempt to display image file GAL01.JPG when the ‘View Image’ button is pressed.  </w:t>
            </w:r>
          </w:p>
        </w:tc>
      </w:tr>
    </w:tbl>
    <w:p w:rsidR="00F12F75" w:rsidRDefault="00F12F75" w:rsidP="00400AAC">
      <w:pPr>
        <w:pStyle w:val="Heading3"/>
        <w:ind w:left="0"/>
      </w:pPr>
    </w:p>
    <w:p w:rsidR="00F12F75" w:rsidRDefault="00F12F75" w:rsidP="00F12F75">
      <w:pPr>
        <w:rPr>
          <w:rFonts w:ascii="Arial" w:hAnsi="Arial"/>
          <w:kern w:val="28"/>
          <w:sz w:val="36"/>
        </w:rPr>
      </w:pPr>
      <w:r>
        <w:br w:type="page"/>
      </w:r>
    </w:p>
    <w:p w:rsidR="00400AAC" w:rsidRPr="008E645B" w:rsidRDefault="00D065B3" w:rsidP="00400AAC">
      <w:pPr>
        <w:pStyle w:val="Heading3"/>
        <w:ind w:left="0"/>
      </w:pPr>
      <w:r>
        <w:lastRenderedPageBreak/>
        <w:t>Product Details</w:t>
      </w:r>
      <w:r w:rsidR="00400AAC">
        <w:t xml:space="preserve"> – </w:t>
      </w:r>
      <w:r>
        <w:t xml:space="preserve">Product Image </w:t>
      </w:r>
      <w:r w:rsidR="00400AAC">
        <w:t>Window</w:t>
      </w:r>
    </w:p>
    <w:p w:rsidR="00400AAC" w:rsidRDefault="00F12F75" w:rsidP="00400AAC">
      <w:pPr>
        <w:pStyle w:val="BodyText"/>
        <w:rPr>
          <w:i/>
        </w:rPr>
      </w:pPr>
      <w:r>
        <w:rPr>
          <w:noProof/>
        </w:rPr>
        <w:drawing>
          <wp:inline distT="0" distB="0" distL="0" distR="0" wp14:anchorId="28206AFA" wp14:editId="256EFFAE">
            <wp:extent cx="5400675" cy="22479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400675" cy="2247900"/>
                    </a:xfrm>
                    <a:prstGeom prst="rect">
                      <a:avLst/>
                    </a:prstGeom>
                  </pic:spPr>
                </pic:pic>
              </a:graphicData>
            </a:graphic>
          </wp:inline>
        </w:drawing>
      </w:r>
    </w:p>
    <w:p w:rsidR="00F12F75" w:rsidRPr="008E645B" w:rsidRDefault="00F12F75" w:rsidP="00400AAC">
      <w:pPr>
        <w:pStyle w:val="BodyText"/>
        <w:rPr>
          <w:i/>
        </w:rPr>
      </w:pPr>
    </w:p>
    <w:tbl>
      <w:tblPr>
        <w:tblW w:w="0" w:type="auto"/>
        <w:tblLayout w:type="fixed"/>
        <w:tblCellMar>
          <w:left w:w="142" w:type="dxa"/>
          <w:right w:w="142" w:type="dxa"/>
        </w:tblCellMar>
        <w:tblLook w:val="0000" w:firstRow="0" w:lastRow="0" w:firstColumn="0" w:lastColumn="0" w:noHBand="0" w:noVBand="0"/>
      </w:tblPr>
      <w:tblGrid>
        <w:gridCol w:w="2268"/>
        <w:gridCol w:w="6237"/>
      </w:tblGrid>
      <w:tr w:rsidR="00400AAC" w:rsidTr="00894B78">
        <w:tc>
          <w:tcPr>
            <w:tcW w:w="2268" w:type="dxa"/>
          </w:tcPr>
          <w:p w:rsidR="00400AAC" w:rsidRDefault="00400AAC" w:rsidP="00894B78">
            <w:pPr>
              <w:pStyle w:val="Subheading"/>
            </w:pPr>
          </w:p>
        </w:tc>
        <w:tc>
          <w:tcPr>
            <w:tcW w:w="6237" w:type="dxa"/>
          </w:tcPr>
          <w:p w:rsidR="00400AAC" w:rsidRDefault="00400AAC" w:rsidP="00C6412A">
            <w:pPr>
              <w:pStyle w:val="BodyText"/>
            </w:pPr>
            <w:r>
              <w:t xml:space="preserve">This window appears when </w:t>
            </w:r>
            <w:r w:rsidR="000C54AD">
              <w:t xml:space="preserve">you </w:t>
            </w:r>
            <w:r>
              <w:t>press the ‘</w:t>
            </w:r>
            <w:r w:rsidR="00C6412A">
              <w:t>Image File</w:t>
            </w:r>
            <w:r>
              <w:t xml:space="preserve">’ button in the </w:t>
            </w:r>
            <w:r w:rsidR="00C6412A">
              <w:t>general product details window.</w:t>
            </w:r>
          </w:p>
        </w:tc>
      </w:tr>
      <w:tr w:rsidR="00400AAC" w:rsidTr="00894B78">
        <w:tc>
          <w:tcPr>
            <w:tcW w:w="2268" w:type="dxa"/>
          </w:tcPr>
          <w:p w:rsidR="00400AAC" w:rsidRDefault="00400AAC" w:rsidP="00894B78">
            <w:pPr>
              <w:pStyle w:val="Subheading"/>
            </w:pPr>
            <w:r>
              <w:t>Purpose</w:t>
            </w:r>
          </w:p>
        </w:tc>
        <w:tc>
          <w:tcPr>
            <w:tcW w:w="6237" w:type="dxa"/>
          </w:tcPr>
          <w:p w:rsidR="00400AAC" w:rsidRDefault="00400AAC" w:rsidP="00C6412A">
            <w:pPr>
              <w:pStyle w:val="BodyText"/>
            </w:pPr>
            <w:r>
              <w:t xml:space="preserve">This window allows you to configure the </w:t>
            </w:r>
            <w:r w:rsidR="00C6412A">
              <w:t xml:space="preserve">image file to be displayed when the ‘View Image’ button is pressed for a product. </w:t>
            </w:r>
            <w:r>
              <w:t xml:space="preserve"> </w:t>
            </w:r>
          </w:p>
        </w:tc>
      </w:tr>
      <w:tr w:rsidR="007D536A" w:rsidTr="006E0374">
        <w:tc>
          <w:tcPr>
            <w:tcW w:w="2268" w:type="dxa"/>
          </w:tcPr>
          <w:p w:rsidR="007D536A" w:rsidRPr="006E0374" w:rsidRDefault="006E0374" w:rsidP="00894B78">
            <w:pPr>
              <w:pStyle w:val="Subheading"/>
              <w:rPr>
                <w:i/>
              </w:rPr>
            </w:pPr>
            <w:r w:rsidRPr="006E0374">
              <w:rPr>
                <w:i/>
              </w:rPr>
              <w:t>Set-up Information</w:t>
            </w:r>
          </w:p>
        </w:tc>
        <w:tc>
          <w:tcPr>
            <w:tcW w:w="6237" w:type="dxa"/>
            <w:shd w:val="clear" w:color="auto" w:fill="D9D9D9" w:themeFill="background1" w:themeFillShade="D9"/>
          </w:tcPr>
          <w:p w:rsidR="007D536A" w:rsidRDefault="007D536A" w:rsidP="006E0374">
            <w:pPr>
              <w:pStyle w:val="BodyText"/>
            </w:pPr>
            <w:r>
              <w:t xml:space="preserve">Product image files are held in folder ‘ImageFiles’ </w:t>
            </w:r>
            <w:r w:rsidR="006E0374">
              <w:t>(</w:t>
            </w:r>
            <w:r>
              <w:t>located with</w:t>
            </w:r>
            <w:r w:rsidR="006E0374">
              <w:t>in</w:t>
            </w:r>
            <w:r>
              <w:t xml:space="preserve"> the folder from which GX is being run</w:t>
            </w:r>
            <w:r w:rsidR="006E0374">
              <w:t>)</w:t>
            </w:r>
            <w:r>
              <w:t>. Master copies of the product images can be placed in folder ‘ImageFiles\Global3000’ on the server</w:t>
            </w:r>
            <w:r w:rsidR="006E0374">
              <w:t xml:space="preserve"> (relative to the folder from which GSM is being run) and these will be copied across to the local machine when required (or if a newer version of the image exists on the server).</w:t>
            </w:r>
          </w:p>
        </w:tc>
      </w:tr>
    </w:tbl>
    <w:p w:rsidR="00400AAC" w:rsidRDefault="00400AAC" w:rsidP="00400AAC">
      <w:pPr>
        <w:pStyle w:val="Subheading3"/>
      </w:pPr>
      <w:r>
        <w:t>The prompts are:</w:t>
      </w:r>
    </w:p>
    <w:tbl>
      <w:tblPr>
        <w:tblW w:w="0" w:type="auto"/>
        <w:tblLayout w:type="fixed"/>
        <w:tblCellMar>
          <w:left w:w="142" w:type="dxa"/>
          <w:right w:w="142" w:type="dxa"/>
        </w:tblCellMar>
        <w:tblLook w:val="0000" w:firstRow="0" w:lastRow="0" w:firstColumn="0" w:lastColumn="0" w:noHBand="0" w:noVBand="0"/>
      </w:tblPr>
      <w:tblGrid>
        <w:gridCol w:w="2268"/>
        <w:gridCol w:w="6237"/>
      </w:tblGrid>
      <w:tr w:rsidR="00C6412A" w:rsidTr="00894B78">
        <w:tc>
          <w:tcPr>
            <w:tcW w:w="2268" w:type="dxa"/>
          </w:tcPr>
          <w:p w:rsidR="00C6412A" w:rsidRPr="00E0477B" w:rsidRDefault="00C6412A" w:rsidP="00C6412A">
            <w:pPr>
              <w:pStyle w:val="Subheading"/>
            </w:pPr>
            <w:r>
              <w:rPr>
                <w:rFonts w:cs="Arial"/>
              </w:rPr>
              <w:t>Image file</w:t>
            </w:r>
          </w:p>
        </w:tc>
        <w:tc>
          <w:tcPr>
            <w:tcW w:w="6237" w:type="dxa"/>
            <w:shd w:val="clear" w:color="auto" w:fill="auto"/>
          </w:tcPr>
          <w:p w:rsidR="00C6412A" w:rsidRPr="00B33635" w:rsidRDefault="00C6412A" w:rsidP="00C6412A">
            <w:pPr>
              <w:pStyle w:val="BodyText"/>
            </w:pPr>
            <w:r>
              <w:t xml:space="preserve">Enter the name of the image file to be associated with the product.  </w:t>
            </w:r>
          </w:p>
        </w:tc>
      </w:tr>
      <w:tr w:rsidR="00C6412A" w:rsidTr="00C6412A">
        <w:tc>
          <w:tcPr>
            <w:tcW w:w="2268" w:type="dxa"/>
          </w:tcPr>
          <w:p w:rsidR="00C6412A" w:rsidRPr="00C6412A" w:rsidRDefault="00C6412A" w:rsidP="00C6412A">
            <w:pPr>
              <w:pStyle w:val="Subheading"/>
              <w:rPr>
                <w:rFonts w:cs="Arial"/>
                <w:i/>
              </w:rPr>
            </w:pPr>
            <w:r w:rsidRPr="00C6412A">
              <w:rPr>
                <w:rFonts w:cs="Arial"/>
                <w:i/>
              </w:rPr>
              <w:t>Note</w:t>
            </w:r>
          </w:p>
        </w:tc>
        <w:tc>
          <w:tcPr>
            <w:tcW w:w="6237" w:type="dxa"/>
            <w:shd w:val="clear" w:color="auto" w:fill="D9D9D9" w:themeFill="background1" w:themeFillShade="D9"/>
          </w:tcPr>
          <w:p w:rsidR="00C6412A" w:rsidRDefault="00C6412A" w:rsidP="00C6412A">
            <w:pPr>
              <w:pStyle w:val="BodyText"/>
            </w:pPr>
            <w:r>
              <w:t>By</w:t>
            </w:r>
            <w:r w:rsidR="00074E9B">
              <w:t xml:space="preserve"> default when a specific image ha</w:t>
            </w:r>
            <w:r>
              <w:t xml:space="preserve">s not </w:t>
            </w:r>
            <w:r w:rsidR="00074E9B">
              <w:t xml:space="preserve">been </w:t>
            </w:r>
            <w:r>
              <w:t xml:space="preserve">defined for a product pressing the ‘View Image’ button for a product will attempt to display a .JPG image with a filename that matches the product code. </w:t>
            </w:r>
          </w:p>
          <w:p w:rsidR="00C6412A" w:rsidRDefault="00C6412A" w:rsidP="00C6412A">
            <w:pPr>
              <w:pStyle w:val="BodyText"/>
            </w:pPr>
            <w:r>
              <w:t xml:space="preserve">For example, if the product code is GAL01 and a specific image file has not been defined the system will attempt to display image file GAL01.JPG when the ‘View Image’ button is pressed.  </w:t>
            </w:r>
          </w:p>
        </w:tc>
      </w:tr>
    </w:tbl>
    <w:p w:rsidR="00C6412A" w:rsidRDefault="00C6412A" w:rsidP="00C6412A">
      <w:pPr>
        <w:pStyle w:val="Subheading3"/>
      </w:pPr>
      <w:r>
        <w:t>The buttons are:</w:t>
      </w:r>
    </w:p>
    <w:tbl>
      <w:tblPr>
        <w:tblW w:w="0" w:type="auto"/>
        <w:tblLayout w:type="fixed"/>
        <w:tblCellMar>
          <w:left w:w="142" w:type="dxa"/>
          <w:right w:w="142" w:type="dxa"/>
        </w:tblCellMar>
        <w:tblLook w:val="0000" w:firstRow="0" w:lastRow="0" w:firstColumn="0" w:lastColumn="0" w:noHBand="0" w:noVBand="0"/>
      </w:tblPr>
      <w:tblGrid>
        <w:gridCol w:w="2268"/>
        <w:gridCol w:w="6237"/>
      </w:tblGrid>
      <w:tr w:rsidR="00C6412A" w:rsidTr="00894B78">
        <w:tc>
          <w:tcPr>
            <w:tcW w:w="2268" w:type="dxa"/>
          </w:tcPr>
          <w:p w:rsidR="00C6412A" w:rsidRPr="00E0477B" w:rsidRDefault="00C6412A" w:rsidP="00894B78">
            <w:pPr>
              <w:pStyle w:val="Subheading"/>
            </w:pPr>
            <w:r>
              <w:rPr>
                <w:rFonts w:cs="Arial"/>
              </w:rPr>
              <w:t>View Image</w:t>
            </w:r>
          </w:p>
        </w:tc>
        <w:tc>
          <w:tcPr>
            <w:tcW w:w="6237" w:type="dxa"/>
            <w:shd w:val="clear" w:color="auto" w:fill="auto"/>
          </w:tcPr>
          <w:p w:rsidR="00C6412A" w:rsidRPr="00B33635" w:rsidRDefault="00C6412A" w:rsidP="00894B78">
            <w:pPr>
              <w:pStyle w:val="BodyText"/>
            </w:pPr>
            <w:r>
              <w:t>Press this to view the image file associate</w:t>
            </w:r>
            <w:r w:rsidR="009A7387">
              <w:t>d</w:t>
            </w:r>
            <w:r>
              <w:t xml:space="preserve"> with the product. If a specific image file has not been specified</w:t>
            </w:r>
            <w:r w:rsidR="007D536A">
              <w:t>,</w:t>
            </w:r>
            <w:r>
              <w:t xml:space="preserve"> the products</w:t>
            </w:r>
            <w:r w:rsidR="000C54AD">
              <w:t>’</w:t>
            </w:r>
            <w:r>
              <w:t xml:space="preserve"> default image file will be displayed (if one exists). </w:t>
            </w:r>
            <w:r w:rsidR="009B6DDF">
              <w:t>If no image exists for the current product then pressing this button has no effect.</w:t>
            </w:r>
          </w:p>
        </w:tc>
      </w:tr>
    </w:tbl>
    <w:p w:rsidR="00BF1EA1" w:rsidRDefault="00BF1EA1" w:rsidP="00BF1EA1">
      <w:pPr>
        <w:rPr>
          <w:rFonts w:ascii="Arial" w:hAnsi="Arial"/>
          <w:kern w:val="28"/>
          <w:sz w:val="36"/>
        </w:rPr>
      </w:pPr>
      <w:r>
        <w:br w:type="page"/>
      </w:r>
    </w:p>
    <w:p w:rsidR="00507EE9" w:rsidRPr="008E645B" w:rsidRDefault="00BF1EA1" w:rsidP="00507EE9">
      <w:pPr>
        <w:pStyle w:val="Heading3"/>
        <w:ind w:left="0"/>
      </w:pPr>
      <w:r>
        <w:lastRenderedPageBreak/>
        <w:t>Standard Product Search W</w:t>
      </w:r>
      <w:r w:rsidR="00333A95">
        <w:t>indow</w:t>
      </w:r>
    </w:p>
    <w:p w:rsidR="00C12751" w:rsidRDefault="00761E06" w:rsidP="00C12751">
      <w:pPr>
        <w:pStyle w:val="BodyText"/>
        <w:rPr>
          <w:i/>
        </w:rPr>
      </w:pPr>
      <w:r>
        <w:rPr>
          <w:noProof/>
        </w:rPr>
        <w:drawing>
          <wp:inline distT="0" distB="0" distL="0" distR="0" wp14:anchorId="6B0BE53D" wp14:editId="25C0A747">
            <wp:extent cx="6409055" cy="59359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409055" cy="5935980"/>
                    </a:xfrm>
                    <a:prstGeom prst="rect">
                      <a:avLst/>
                    </a:prstGeom>
                  </pic:spPr>
                </pic:pic>
              </a:graphicData>
            </a:graphic>
          </wp:inline>
        </w:drawing>
      </w:r>
    </w:p>
    <w:p w:rsidR="00706BB4" w:rsidRPr="008E645B" w:rsidRDefault="00706BB4" w:rsidP="00C12751">
      <w:pPr>
        <w:pStyle w:val="BodyText"/>
        <w:rPr>
          <w:i/>
        </w:rPr>
      </w:pPr>
    </w:p>
    <w:tbl>
      <w:tblPr>
        <w:tblW w:w="0" w:type="auto"/>
        <w:tblLayout w:type="fixed"/>
        <w:tblCellMar>
          <w:left w:w="142" w:type="dxa"/>
          <w:right w:w="142" w:type="dxa"/>
        </w:tblCellMar>
        <w:tblLook w:val="0000" w:firstRow="0" w:lastRow="0" w:firstColumn="0" w:lastColumn="0" w:noHBand="0" w:noVBand="0"/>
      </w:tblPr>
      <w:tblGrid>
        <w:gridCol w:w="2268"/>
        <w:gridCol w:w="6237"/>
      </w:tblGrid>
      <w:tr w:rsidR="007D536A" w:rsidRPr="00B33635" w:rsidTr="00894B78">
        <w:tc>
          <w:tcPr>
            <w:tcW w:w="2268" w:type="dxa"/>
          </w:tcPr>
          <w:p w:rsidR="007D536A" w:rsidRPr="00E0477B" w:rsidRDefault="007D536A" w:rsidP="00894B78">
            <w:pPr>
              <w:pStyle w:val="Subheading"/>
            </w:pPr>
            <w:r>
              <w:rPr>
                <w:rFonts w:cs="Arial"/>
              </w:rPr>
              <w:t>View Image</w:t>
            </w:r>
          </w:p>
        </w:tc>
        <w:tc>
          <w:tcPr>
            <w:tcW w:w="6237" w:type="dxa"/>
            <w:shd w:val="clear" w:color="auto" w:fill="auto"/>
          </w:tcPr>
          <w:p w:rsidR="007D536A" w:rsidRPr="00B33635" w:rsidRDefault="007D536A" w:rsidP="00894B78">
            <w:pPr>
              <w:pStyle w:val="BodyText"/>
            </w:pPr>
            <w:r>
              <w:t>Press this to view the image file associate</w:t>
            </w:r>
            <w:r w:rsidR="009A7387">
              <w:t>d</w:t>
            </w:r>
            <w:r>
              <w:t xml:space="preserve"> with the product. If a specific image file has not been specified, the products’ default image file will be displayed (if one exists). </w:t>
            </w:r>
            <w:r w:rsidR="009B6DDF">
              <w:t>If no image exists for the current product then pressing this button has no effect.</w:t>
            </w:r>
          </w:p>
        </w:tc>
      </w:tr>
    </w:tbl>
    <w:p w:rsidR="005376DA" w:rsidRDefault="005376DA">
      <w:pPr>
        <w:rPr>
          <w:rFonts w:ascii="Arial" w:hAnsi="Arial"/>
          <w:b/>
          <w:sz w:val="22"/>
        </w:rPr>
      </w:pPr>
    </w:p>
    <w:p w:rsidR="00D56E36" w:rsidRDefault="00D56E36">
      <w:pPr>
        <w:rPr>
          <w:rFonts w:ascii="Arial" w:hAnsi="Arial"/>
          <w:b/>
          <w:sz w:val="22"/>
        </w:rPr>
      </w:pPr>
    </w:p>
    <w:p w:rsidR="00706BB4" w:rsidRDefault="00706BB4">
      <w:pPr>
        <w:rPr>
          <w:rFonts w:ascii="Arial" w:hAnsi="Arial"/>
          <w:b/>
          <w:kern w:val="28"/>
          <w:sz w:val="36"/>
        </w:rPr>
      </w:pPr>
      <w:r>
        <w:br w:type="page"/>
      </w:r>
    </w:p>
    <w:p w:rsidR="004F55CA" w:rsidRPr="008E645B" w:rsidRDefault="004F55CA" w:rsidP="004F55CA">
      <w:pPr>
        <w:pStyle w:val="Heading3"/>
        <w:ind w:left="0"/>
      </w:pPr>
      <w:r>
        <w:lastRenderedPageBreak/>
        <w:t>SOP Transaction Desktop – Stock Details Window</w:t>
      </w:r>
    </w:p>
    <w:p w:rsidR="004F55CA" w:rsidRDefault="00EE56B6" w:rsidP="004F55CA">
      <w:pPr>
        <w:pStyle w:val="BodyText"/>
        <w:rPr>
          <w:i/>
        </w:rPr>
      </w:pPr>
      <w:r>
        <w:rPr>
          <w:noProof/>
        </w:rPr>
        <w:drawing>
          <wp:inline distT="0" distB="0" distL="0" distR="0" wp14:anchorId="769D07F6" wp14:editId="603DA081">
            <wp:extent cx="5086350" cy="53625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086350" cy="5362575"/>
                    </a:xfrm>
                    <a:prstGeom prst="rect">
                      <a:avLst/>
                    </a:prstGeom>
                  </pic:spPr>
                </pic:pic>
              </a:graphicData>
            </a:graphic>
          </wp:inline>
        </w:drawing>
      </w:r>
    </w:p>
    <w:p w:rsidR="00EE56B6" w:rsidRPr="008E645B" w:rsidRDefault="00EE56B6" w:rsidP="004F55CA">
      <w:pPr>
        <w:pStyle w:val="BodyText"/>
        <w:rPr>
          <w:i/>
        </w:rPr>
      </w:pPr>
    </w:p>
    <w:tbl>
      <w:tblPr>
        <w:tblW w:w="0" w:type="auto"/>
        <w:tblLayout w:type="fixed"/>
        <w:tblCellMar>
          <w:left w:w="142" w:type="dxa"/>
          <w:right w:w="142" w:type="dxa"/>
        </w:tblCellMar>
        <w:tblLook w:val="0000" w:firstRow="0" w:lastRow="0" w:firstColumn="0" w:lastColumn="0" w:noHBand="0" w:noVBand="0"/>
      </w:tblPr>
      <w:tblGrid>
        <w:gridCol w:w="2268"/>
        <w:gridCol w:w="6237"/>
      </w:tblGrid>
      <w:tr w:rsidR="004F55CA" w:rsidRPr="00B33635" w:rsidTr="00BC483B">
        <w:tc>
          <w:tcPr>
            <w:tcW w:w="2268" w:type="dxa"/>
          </w:tcPr>
          <w:p w:rsidR="004F55CA" w:rsidRPr="00E0477B" w:rsidRDefault="004F55CA" w:rsidP="00BC483B">
            <w:pPr>
              <w:pStyle w:val="Subheading"/>
            </w:pPr>
            <w:r>
              <w:rPr>
                <w:rFonts w:cs="Arial"/>
              </w:rPr>
              <w:t>View Image</w:t>
            </w:r>
          </w:p>
        </w:tc>
        <w:tc>
          <w:tcPr>
            <w:tcW w:w="6237" w:type="dxa"/>
            <w:shd w:val="clear" w:color="auto" w:fill="auto"/>
          </w:tcPr>
          <w:p w:rsidR="004F55CA" w:rsidRPr="00B33635" w:rsidRDefault="004F55CA" w:rsidP="00BC483B">
            <w:pPr>
              <w:pStyle w:val="BodyText"/>
            </w:pPr>
            <w:r>
              <w:t>Press this to view the image file associate</w:t>
            </w:r>
            <w:r w:rsidR="009A7387">
              <w:t>d</w:t>
            </w:r>
            <w:r>
              <w:t xml:space="preserve"> with the product. If a specific image file has not been specified, the products’ default image file will be displayed (if one exists). </w:t>
            </w:r>
            <w:r w:rsidR="009B6DDF">
              <w:t>If no image exists for the current product then pressing this button has no effect.</w:t>
            </w:r>
          </w:p>
        </w:tc>
      </w:tr>
    </w:tbl>
    <w:p w:rsidR="004F55CA" w:rsidRDefault="004F55CA">
      <w:pPr>
        <w:rPr>
          <w:rFonts w:ascii="Arial" w:hAnsi="Arial"/>
          <w:b/>
          <w:sz w:val="22"/>
        </w:rPr>
      </w:pPr>
    </w:p>
    <w:p w:rsidR="008C4E40" w:rsidRDefault="008C4E40">
      <w:pPr>
        <w:rPr>
          <w:rFonts w:ascii="Arial" w:hAnsi="Arial"/>
          <w:b/>
          <w:sz w:val="22"/>
        </w:rPr>
      </w:pPr>
    </w:p>
    <w:p w:rsidR="00EE56B6" w:rsidRDefault="00EE56B6">
      <w:pPr>
        <w:rPr>
          <w:rFonts w:ascii="Arial" w:hAnsi="Arial"/>
          <w:b/>
          <w:kern w:val="28"/>
          <w:sz w:val="36"/>
        </w:rPr>
      </w:pPr>
      <w:r>
        <w:br w:type="page"/>
      </w:r>
    </w:p>
    <w:p w:rsidR="00684635" w:rsidRPr="008E645B" w:rsidRDefault="00684635" w:rsidP="00684635">
      <w:pPr>
        <w:pStyle w:val="Heading3"/>
        <w:ind w:left="0"/>
      </w:pPr>
      <w:r>
        <w:lastRenderedPageBreak/>
        <w:t>SOP Order Entry - Product Search Window</w:t>
      </w:r>
    </w:p>
    <w:p w:rsidR="00684635" w:rsidRPr="008E645B" w:rsidRDefault="00083A70" w:rsidP="00684635">
      <w:pPr>
        <w:pStyle w:val="BodyText"/>
        <w:rPr>
          <w:i/>
        </w:rPr>
      </w:pPr>
      <w:r>
        <w:rPr>
          <w:noProof/>
        </w:rPr>
        <w:drawing>
          <wp:inline distT="0" distB="0" distL="0" distR="0" wp14:anchorId="016960BB" wp14:editId="15B93976">
            <wp:extent cx="6409055" cy="38938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409055" cy="3893820"/>
                    </a:xfrm>
                    <a:prstGeom prst="rect">
                      <a:avLst/>
                    </a:prstGeom>
                  </pic:spPr>
                </pic:pic>
              </a:graphicData>
            </a:graphic>
          </wp:inline>
        </w:drawing>
      </w:r>
    </w:p>
    <w:tbl>
      <w:tblPr>
        <w:tblW w:w="0" w:type="auto"/>
        <w:tblLayout w:type="fixed"/>
        <w:tblCellMar>
          <w:left w:w="142" w:type="dxa"/>
          <w:right w:w="142" w:type="dxa"/>
        </w:tblCellMar>
        <w:tblLook w:val="0000" w:firstRow="0" w:lastRow="0" w:firstColumn="0" w:lastColumn="0" w:noHBand="0" w:noVBand="0"/>
      </w:tblPr>
      <w:tblGrid>
        <w:gridCol w:w="2268"/>
        <w:gridCol w:w="6237"/>
      </w:tblGrid>
      <w:tr w:rsidR="00684635" w:rsidRPr="00B33635" w:rsidTr="00BC483B">
        <w:tc>
          <w:tcPr>
            <w:tcW w:w="2268" w:type="dxa"/>
          </w:tcPr>
          <w:p w:rsidR="00684635" w:rsidRPr="00E0477B" w:rsidRDefault="00684635" w:rsidP="00BC483B">
            <w:pPr>
              <w:pStyle w:val="Subheading"/>
            </w:pPr>
            <w:r>
              <w:rPr>
                <w:rFonts w:cs="Arial"/>
              </w:rPr>
              <w:t>View Image</w:t>
            </w:r>
          </w:p>
        </w:tc>
        <w:tc>
          <w:tcPr>
            <w:tcW w:w="6237" w:type="dxa"/>
            <w:shd w:val="clear" w:color="auto" w:fill="auto"/>
          </w:tcPr>
          <w:p w:rsidR="00684635" w:rsidRPr="00B33635" w:rsidRDefault="00684635" w:rsidP="00BC483B">
            <w:pPr>
              <w:pStyle w:val="BodyText"/>
            </w:pPr>
            <w:r>
              <w:t>Press this to view the image file associate</w:t>
            </w:r>
            <w:r w:rsidR="009A7387">
              <w:t>d</w:t>
            </w:r>
            <w:r>
              <w:t xml:space="preserve"> with the product. If a specific image file has not been specified, the products’ default image file will be displayed (if one exists). If no image exists for the current product then pressing this button has no effect.</w:t>
            </w:r>
          </w:p>
        </w:tc>
      </w:tr>
    </w:tbl>
    <w:p w:rsidR="00060ED7" w:rsidRDefault="00060ED7">
      <w:pPr>
        <w:rPr>
          <w:rFonts w:ascii="Arial" w:hAnsi="Arial"/>
          <w:b/>
          <w:sz w:val="22"/>
        </w:rPr>
      </w:pPr>
    </w:p>
    <w:p w:rsidR="00060ED7" w:rsidRPr="008E645B" w:rsidRDefault="00060ED7" w:rsidP="00060ED7">
      <w:pPr>
        <w:pStyle w:val="Heading3"/>
        <w:ind w:left="0"/>
      </w:pPr>
      <w:r>
        <w:lastRenderedPageBreak/>
        <w:t>POP Order Entry - Product from Supplier Search Window</w:t>
      </w:r>
    </w:p>
    <w:p w:rsidR="0094293C" w:rsidRDefault="00060ED7">
      <w:pPr>
        <w:rPr>
          <w:rFonts w:ascii="Arial" w:hAnsi="Arial"/>
          <w:b/>
          <w:sz w:val="22"/>
        </w:rPr>
      </w:pPr>
      <w:r>
        <w:rPr>
          <w:noProof/>
        </w:rPr>
        <w:drawing>
          <wp:inline distT="0" distB="0" distL="0" distR="0" wp14:anchorId="752D9745" wp14:editId="0A271D87">
            <wp:extent cx="6409055" cy="48418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409055" cy="4841875"/>
                    </a:xfrm>
                    <a:prstGeom prst="rect">
                      <a:avLst/>
                    </a:prstGeom>
                  </pic:spPr>
                </pic:pic>
              </a:graphicData>
            </a:graphic>
          </wp:inline>
        </w:drawing>
      </w:r>
    </w:p>
    <w:p w:rsidR="00060ED7" w:rsidRDefault="00060ED7">
      <w:pPr>
        <w:rPr>
          <w:rFonts w:ascii="Arial" w:hAnsi="Arial"/>
          <w:b/>
          <w:sz w:val="22"/>
        </w:rPr>
      </w:pPr>
    </w:p>
    <w:tbl>
      <w:tblPr>
        <w:tblW w:w="0" w:type="auto"/>
        <w:tblLayout w:type="fixed"/>
        <w:tblCellMar>
          <w:left w:w="142" w:type="dxa"/>
          <w:right w:w="142" w:type="dxa"/>
        </w:tblCellMar>
        <w:tblLook w:val="0000" w:firstRow="0" w:lastRow="0" w:firstColumn="0" w:lastColumn="0" w:noHBand="0" w:noVBand="0"/>
      </w:tblPr>
      <w:tblGrid>
        <w:gridCol w:w="2268"/>
        <w:gridCol w:w="6237"/>
      </w:tblGrid>
      <w:tr w:rsidR="00083A70" w:rsidRPr="00B33635" w:rsidTr="00A36795">
        <w:tc>
          <w:tcPr>
            <w:tcW w:w="2268" w:type="dxa"/>
          </w:tcPr>
          <w:p w:rsidR="00083A70" w:rsidRPr="00E0477B" w:rsidRDefault="00083A70" w:rsidP="00A36795">
            <w:pPr>
              <w:pStyle w:val="Subheading"/>
            </w:pPr>
            <w:r>
              <w:rPr>
                <w:rFonts w:cs="Arial"/>
              </w:rPr>
              <w:t>View Image</w:t>
            </w:r>
          </w:p>
        </w:tc>
        <w:tc>
          <w:tcPr>
            <w:tcW w:w="6237" w:type="dxa"/>
            <w:shd w:val="clear" w:color="auto" w:fill="auto"/>
          </w:tcPr>
          <w:p w:rsidR="00083A70" w:rsidRPr="00B33635" w:rsidRDefault="00083A70" w:rsidP="00A36795">
            <w:pPr>
              <w:pStyle w:val="BodyText"/>
            </w:pPr>
            <w:r>
              <w:t>Press this to view the image file associate</w:t>
            </w:r>
            <w:r w:rsidR="009A7387">
              <w:t>d</w:t>
            </w:r>
            <w:r>
              <w:t xml:space="preserve"> with the product. If a specific image file has not been specified, the products’ default image file will be displayed (if one exists). If no image exists for the current product then pressing this button has no effect.</w:t>
            </w:r>
          </w:p>
        </w:tc>
      </w:tr>
    </w:tbl>
    <w:p w:rsidR="002675E9" w:rsidRDefault="002675E9">
      <w:pPr>
        <w:rPr>
          <w:rFonts w:ascii="Arial" w:hAnsi="Arial"/>
          <w:b/>
          <w:sz w:val="22"/>
        </w:rPr>
      </w:pPr>
    </w:p>
    <w:p w:rsidR="00502C90" w:rsidRPr="008E645B" w:rsidRDefault="00502C90" w:rsidP="00502C90">
      <w:pPr>
        <w:pStyle w:val="Heading3"/>
        <w:ind w:left="0"/>
      </w:pPr>
      <w:r>
        <w:lastRenderedPageBreak/>
        <w:t>POP Order Entry - Browse Supplier Price List Window</w:t>
      </w:r>
    </w:p>
    <w:p w:rsidR="00502C90" w:rsidRDefault="00502C90" w:rsidP="00502C90">
      <w:pPr>
        <w:rPr>
          <w:rFonts w:ascii="Arial" w:hAnsi="Arial"/>
          <w:b/>
          <w:sz w:val="22"/>
        </w:rPr>
      </w:pPr>
      <w:r>
        <w:rPr>
          <w:noProof/>
        </w:rPr>
        <w:drawing>
          <wp:inline distT="0" distB="0" distL="0" distR="0" wp14:anchorId="6275F1E5" wp14:editId="1A43F377">
            <wp:extent cx="6409055" cy="4815840"/>
            <wp:effectExtent l="0" t="0" r="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409055" cy="4815840"/>
                    </a:xfrm>
                    <a:prstGeom prst="rect">
                      <a:avLst/>
                    </a:prstGeom>
                  </pic:spPr>
                </pic:pic>
              </a:graphicData>
            </a:graphic>
          </wp:inline>
        </w:drawing>
      </w:r>
    </w:p>
    <w:p w:rsidR="00502C90" w:rsidRDefault="00502C90" w:rsidP="00502C90">
      <w:pPr>
        <w:rPr>
          <w:rFonts w:ascii="Arial" w:hAnsi="Arial"/>
          <w:b/>
          <w:sz w:val="22"/>
        </w:rPr>
      </w:pPr>
    </w:p>
    <w:tbl>
      <w:tblPr>
        <w:tblW w:w="0" w:type="auto"/>
        <w:tblLayout w:type="fixed"/>
        <w:tblCellMar>
          <w:left w:w="142" w:type="dxa"/>
          <w:right w:w="142" w:type="dxa"/>
        </w:tblCellMar>
        <w:tblLook w:val="0000" w:firstRow="0" w:lastRow="0" w:firstColumn="0" w:lastColumn="0" w:noHBand="0" w:noVBand="0"/>
      </w:tblPr>
      <w:tblGrid>
        <w:gridCol w:w="2268"/>
        <w:gridCol w:w="6237"/>
      </w:tblGrid>
      <w:tr w:rsidR="00502C90" w:rsidRPr="00B33635" w:rsidTr="00A36795">
        <w:tc>
          <w:tcPr>
            <w:tcW w:w="2268" w:type="dxa"/>
          </w:tcPr>
          <w:p w:rsidR="00502C90" w:rsidRPr="00E0477B" w:rsidRDefault="00502C90" w:rsidP="00A36795">
            <w:pPr>
              <w:pStyle w:val="Subheading"/>
            </w:pPr>
            <w:r>
              <w:rPr>
                <w:rFonts w:cs="Arial"/>
              </w:rPr>
              <w:t>View Image</w:t>
            </w:r>
          </w:p>
        </w:tc>
        <w:tc>
          <w:tcPr>
            <w:tcW w:w="6237" w:type="dxa"/>
            <w:shd w:val="clear" w:color="auto" w:fill="auto"/>
          </w:tcPr>
          <w:p w:rsidR="00502C90" w:rsidRPr="00B33635" w:rsidRDefault="00502C90" w:rsidP="00A36795">
            <w:pPr>
              <w:pStyle w:val="BodyText"/>
            </w:pPr>
            <w:r>
              <w:t>Press this to view the image file associate</w:t>
            </w:r>
            <w:r w:rsidR="009A7387">
              <w:t>d</w:t>
            </w:r>
            <w:r>
              <w:t xml:space="preserve"> with the product. If a specific image file has not been specified, the products’ default image file will be displayed (if one exists). If no image exists for the current product then pressing this button has no effect.</w:t>
            </w:r>
          </w:p>
        </w:tc>
      </w:tr>
    </w:tbl>
    <w:p w:rsidR="0094293C" w:rsidRDefault="0094293C">
      <w:pPr>
        <w:rPr>
          <w:rFonts w:ascii="Arial" w:hAnsi="Arial"/>
          <w:b/>
          <w:sz w:val="22"/>
        </w:rPr>
      </w:pPr>
    </w:p>
    <w:sectPr w:rsidR="0094293C">
      <w:headerReference w:type="even" r:id="rId16"/>
      <w:headerReference w:type="default" r:id="rId17"/>
      <w:footerReference w:type="even" r:id="rId18"/>
      <w:footerReference w:type="default" r:id="rId19"/>
      <w:headerReference w:type="first" r:id="rId20"/>
      <w:footerReference w:type="first" r:id="rId21"/>
      <w:pgSz w:w="11907" w:h="16840" w:code="9"/>
      <w:pgMar w:top="1021" w:right="850" w:bottom="340" w:left="964" w:header="720" w:footer="2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1AA9" w:rsidRDefault="007E1AA9">
      <w:r>
        <w:separator/>
      </w:r>
    </w:p>
  </w:endnote>
  <w:endnote w:type="continuationSeparator" w:id="0">
    <w:p w:rsidR="007E1AA9" w:rsidRDefault="007E1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Omega">
    <w:altName w:val="Times New Roman"/>
    <w:charset w:val="00"/>
    <w:family w:val="auto"/>
    <w:pitch w:val="default"/>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5E38" w:rsidRDefault="00675E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178"/>
      <w:gridCol w:w="6738"/>
      <w:gridCol w:w="1392"/>
    </w:tblGrid>
    <w:tr w:rsidR="00F62FD3" w:rsidTr="00502C90">
      <w:tc>
        <w:tcPr>
          <w:tcW w:w="2178" w:type="dxa"/>
        </w:tcPr>
        <w:p w:rsidR="00F62FD3" w:rsidRDefault="00F62FD3">
          <w:pPr>
            <w:pStyle w:val="Footer"/>
            <w:rPr>
              <w:rFonts w:ascii="Arial" w:hAnsi="Arial"/>
              <w:b/>
              <w:sz w:val="24"/>
            </w:rPr>
          </w:pPr>
          <w:r>
            <w:rPr>
              <w:rFonts w:ascii="Arial" w:hAnsi="Arial"/>
              <w:b/>
              <w:sz w:val="24"/>
            </w:rPr>
            <w:t>Author</w:t>
          </w:r>
        </w:p>
      </w:tc>
      <w:tc>
        <w:tcPr>
          <w:tcW w:w="8130" w:type="dxa"/>
          <w:gridSpan w:val="2"/>
          <w:vAlign w:val="center"/>
        </w:tcPr>
        <w:p w:rsidR="00F62FD3" w:rsidRDefault="00502C90">
          <w:pPr>
            <w:pStyle w:val="Footer"/>
            <w:rPr>
              <w:rFonts w:ascii="Arial" w:hAnsi="Arial"/>
              <w:sz w:val="18"/>
            </w:rPr>
          </w:pPr>
          <w:r>
            <w:rPr>
              <w:rFonts w:ascii="Arial" w:hAnsi="Arial"/>
              <w:sz w:val="18"/>
            </w:rPr>
            <w:t>SHUT / DCP</w:t>
          </w:r>
        </w:p>
      </w:tc>
    </w:tr>
    <w:tr w:rsidR="00F62FD3" w:rsidTr="00502C90">
      <w:trPr>
        <w:cantSplit/>
      </w:trPr>
      <w:tc>
        <w:tcPr>
          <w:tcW w:w="2178" w:type="dxa"/>
        </w:tcPr>
        <w:p w:rsidR="00F62FD3" w:rsidRDefault="00502C90">
          <w:pPr>
            <w:pStyle w:val="Footer"/>
            <w:rPr>
              <w:rFonts w:ascii="Arial" w:hAnsi="Arial"/>
              <w:b/>
              <w:sz w:val="24"/>
            </w:rPr>
          </w:pPr>
          <w:r>
            <w:rPr>
              <w:rFonts w:ascii="Arial" w:hAnsi="Arial"/>
              <w:b/>
              <w:sz w:val="24"/>
            </w:rPr>
            <w:t>Service Pack</w:t>
          </w:r>
          <w:r w:rsidR="00675E38">
            <w:rPr>
              <w:rFonts w:ascii="Arial" w:hAnsi="Arial"/>
              <w:b/>
              <w:sz w:val="24"/>
            </w:rPr>
            <w:t>s</w:t>
          </w:r>
        </w:p>
      </w:tc>
      <w:tc>
        <w:tcPr>
          <w:tcW w:w="6738" w:type="dxa"/>
          <w:vAlign w:val="center"/>
        </w:tcPr>
        <w:p w:rsidR="00F62FD3" w:rsidRDefault="00675E38" w:rsidP="00675E38">
          <w:pPr>
            <w:pStyle w:val="Footer"/>
            <w:rPr>
              <w:rFonts w:ascii="Arial" w:hAnsi="Arial"/>
              <w:sz w:val="18"/>
            </w:rPr>
          </w:pPr>
          <w:r>
            <w:rPr>
              <w:rFonts w:ascii="Arial" w:hAnsi="Arial"/>
              <w:sz w:val="18"/>
            </w:rPr>
            <w:t>ZM60_530, Z</w:t>
          </w:r>
          <w:r w:rsidR="0024210E">
            <w:rPr>
              <w:rFonts w:ascii="Arial" w:hAnsi="Arial"/>
              <w:sz w:val="18"/>
            </w:rPr>
            <w:t>O60_129 &amp; ZS60_309.</w:t>
          </w:r>
          <w:r w:rsidR="00F62FD3">
            <w:rPr>
              <w:rFonts w:ascii="Arial" w:hAnsi="Arial"/>
              <w:sz w:val="18"/>
            </w:rPr>
            <w:fldChar w:fldCharType="begin"/>
          </w:r>
          <w:r w:rsidR="00F62FD3">
            <w:rPr>
              <w:rFonts w:ascii="Arial" w:hAnsi="Arial"/>
              <w:sz w:val="18"/>
            </w:rPr>
            <w:instrText xml:space="preserve"> KEYWORDS  \* MERGEFORMAT </w:instrText>
          </w:r>
          <w:r w:rsidR="00F62FD3">
            <w:rPr>
              <w:rFonts w:ascii="Arial" w:hAnsi="Arial"/>
              <w:sz w:val="18"/>
            </w:rPr>
            <w:fldChar w:fldCharType="end"/>
          </w:r>
        </w:p>
      </w:tc>
      <w:tc>
        <w:tcPr>
          <w:tcW w:w="1392" w:type="dxa"/>
          <w:vAlign w:val="center"/>
        </w:tcPr>
        <w:p w:rsidR="00F62FD3" w:rsidRDefault="00502C90" w:rsidP="00502C90">
          <w:pPr>
            <w:tabs>
              <w:tab w:val="center" w:pos="5232"/>
              <w:tab w:val="right" w:pos="10465"/>
            </w:tabs>
            <w:suppressAutoHyphens/>
            <w:jc w:val="right"/>
          </w:pPr>
          <w:r>
            <w:t xml:space="preserve">Page </w:t>
          </w:r>
          <w:r>
            <w:rPr>
              <w:b/>
              <w:bCs/>
            </w:rPr>
            <w:fldChar w:fldCharType="begin"/>
          </w:r>
          <w:r>
            <w:rPr>
              <w:b/>
              <w:bCs/>
            </w:rPr>
            <w:instrText xml:space="preserve"> PAGE  \* Arabic  \* MERGEFORMAT </w:instrText>
          </w:r>
          <w:r>
            <w:rPr>
              <w:b/>
              <w:bCs/>
            </w:rPr>
            <w:fldChar w:fldCharType="separate"/>
          </w:r>
          <w:r w:rsidR="009A7387">
            <w:rPr>
              <w:b/>
              <w:bCs/>
              <w:noProof/>
            </w:rPr>
            <w:t>2</w:t>
          </w:r>
          <w:r>
            <w:rPr>
              <w:b/>
              <w:bCs/>
            </w:rPr>
            <w:fldChar w:fldCharType="end"/>
          </w:r>
          <w:r>
            <w:t xml:space="preserve"> of </w:t>
          </w:r>
          <w:r>
            <w:rPr>
              <w:b/>
              <w:bCs/>
            </w:rPr>
            <w:fldChar w:fldCharType="begin"/>
          </w:r>
          <w:r>
            <w:rPr>
              <w:b/>
              <w:bCs/>
            </w:rPr>
            <w:instrText xml:space="preserve"> NUMPAGES  \* Arabic  \* MERGEFORMAT </w:instrText>
          </w:r>
          <w:r>
            <w:rPr>
              <w:b/>
              <w:bCs/>
            </w:rPr>
            <w:fldChar w:fldCharType="separate"/>
          </w:r>
          <w:r w:rsidR="009A7387">
            <w:rPr>
              <w:b/>
              <w:bCs/>
              <w:noProof/>
            </w:rPr>
            <w:t>9</w:t>
          </w:r>
          <w:r>
            <w:rPr>
              <w:b/>
              <w:bCs/>
            </w:rPr>
            <w:fldChar w:fldCharType="end"/>
          </w:r>
        </w:p>
      </w:tc>
    </w:tr>
  </w:tbl>
  <w:p w:rsidR="00F62FD3" w:rsidRDefault="00F62FD3">
    <w:pPr>
      <w:pStyle w:val="Footer"/>
    </w:pPr>
  </w:p>
  <w:p w:rsidR="002D6692" w:rsidRDefault="002D6692"/>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5E38" w:rsidRDefault="00675E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1AA9" w:rsidRDefault="007E1AA9">
      <w:r>
        <w:separator/>
      </w:r>
    </w:p>
  </w:footnote>
  <w:footnote w:type="continuationSeparator" w:id="0">
    <w:p w:rsidR="007E1AA9" w:rsidRDefault="007E1A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5E38" w:rsidRDefault="00675E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5E38" w:rsidRDefault="00675E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5E38" w:rsidRDefault="00675E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851D0"/>
    <w:multiLevelType w:val="hybridMultilevel"/>
    <w:tmpl w:val="E2B24F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9C1EC9"/>
    <w:multiLevelType w:val="hybridMultilevel"/>
    <w:tmpl w:val="980C88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FA3FBD"/>
    <w:multiLevelType w:val="singleLevel"/>
    <w:tmpl w:val="E48EA808"/>
    <w:lvl w:ilvl="0">
      <w:start w:val="1"/>
      <w:numFmt w:val="bullet"/>
      <w:pStyle w:val="TopicTextBulleted"/>
      <w:lvlText w:val=""/>
      <w:lvlJc w:val="left"/>
      <w:pPr>
        <w:tabs>
          <w:tab w:val="num" w:pos="360"/>
        </w:tabs>
        <w:ind w:left="302" w:hanging="302"/>
      </w:pPr>
      <w:rPr>
        <w:rFonts w:ascii="Symbol" w:hAnsi="Symbol" w:hint="default"/>
      </w:rPr>
    </w:lvl>
  </w:abstractNum>
  <w:abstractNum w:abstractNumId="3" w15:restartNumberingAfterBreak="0">
    <w:nsid w:val="117F7635"/>
    <w:multiLevelType w:val="hybridMultilevel"/>
    <w:tmpl w:val="2E387F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8B5364"/>
    <w:multiLevelType w:val="singleLevel"/>
    <w:tmpl w:val="6C7A0482"/>
    <w:lvl w:ilvl="0">
      <w:start w:val="1"/>
      <w:numFmt w:val="decimal"/>
      <w:pStyle w:val="NumberList1"/>
      <w:lvlText w:val="%1."/>
      <w:lvlJc w:val="left"/>
      <w:pPr>
        <w:tabs>
          <w:tab w:val="num" w:pos="360"/>
        </w:tabs>
        <w:ind w:left="360" w:hanging="360"/>
      </w:pPr>
    </w:lvl>
  </w:abstractNum>
  <w:abstractNum w:abstractNumId="5" w15:restartNumberingAfterBreak="0">
    <w:nsid w:val="1661472C"/>
    <w:multiLevelType w:val="hybridMultilevel"/>
    <w:tmpl w:val="533A2F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F50D33"/>
    <w:multiLevelType w:val="singleLevel"/>
    <w:tmpl w:val="57B053E4"/>
    <w:lvl w:ilvl="0">
      <w:start w:val="1"/>
      <w:numFmt w:val="bullet"/>
      <w:pStyle w:val="Menubullet"/>
      <w:lvlText w:val=""/>
      <w:lvlJc w:val="left"/>
      <w:pPr>
        <w:tabs>
          <w:tab w:val="num" w:pos="360"/>
        </w:tabs>
        <w:ind w:left="360" w:hanging="360"/>
      </w:pPr>
      <w:rPr>
        <w:rFonts w:ascii="Wingdings" w:hAnsi="Wingdings" w:hint="default"/>
      </w:rPr>
    </w:lvl>
  </w:abstractNum>
  <w:abstractNum w:abstractNumId="7" w15:restartNumberingAfterBreak="0">
    <w:nsid w:val="25740746"/>
    <w:multiLevelType w:val="hybridMultilevel"/>
    <w:tmpl w:val="986855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6F12AE"/>
    <w:multiLevelType w:val="hybridMultilevel"/>
    <w:tmpl w:val="7EF8910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C8E0250"/>
    <w:multiLevelType w:val="hybridMultilevel"/>
    <w:tmpl w:val="DEFAD5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902F5B"/>
    <w:multiLevelType w:val="hybridMultilevel"/>
    <w:tmpl w:val="50960C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241B08"/>
    <w:multiLevelType w:val="hybridMultilevel"/>
    <w:tmpl w:val="7E0885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1CE3EA2"/>
    <w:multiLevelType w:val="hybridMultilevel"/>
    <w:tmpl w:val="40C2DA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2D34F53"/>
    <w:multiLevelType w:val="singleLevel"/>
    <w:tmpl w:val="D00026AC"/>
    <w:lvl w:ilvl="0">
      <w:start w:val="1"/>
      <w:numFmt w:val="bullet"/>
      <w:pStyle w:val="TipNoteTextBulleted"/>
      <w:lvlText w:val=""/>
      <w:lvlJc w:val="left"/>
      <w:pPr>
        <w:tabs>
          <w:tab w:val="num" w:pos="360"/>
        </w:tabs>
        <w:ind w:left="302" w:hanging="302"/>
      </w:pPr>
      <w:rPr>
        <w:rFonts w:ascii="Symbol" w:hAnsi="Symbol" w:hint="default"/>
      </w:rPr>
    </w:lvl>
  </w:abstractNum>
  <w:abstractNum w:abstractNumId="14" w15:restartNumberingAfterBreak="0">
    <w:nsid w:val="44257912"/>
    <w:multiLevelType w:val="hybridMultilevel"/>
    <w:tmpl w:val="E8689D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1B42AC9"/>
    <w:multiLevelType w:val="hybridMultilevel"/>
    <w:tmpl w:val="3CD88D86"/>
    <w:lvl w:ilvl="0" w:tplc="D2FC9E74">
      <w:start w:val="1"/>
      <w:numFmt w:val="decimal"/>
      <w:lvlText w:val="%1)"/>
      <w:lvlJc w:val="left"/>
      <w:pPr>
        <w:ind w:left="720" w:hanging="360"/>
      </w:pPr>
      <w:rPr>
        <w:rFonts w:ascii="CG Omega" w:hAnsi="CG Omega"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2F538CD"/>
    <w:multiLevelType w:val="singleLevel"/>
    <w:tmpl w:val="12964E6A"/>
    <w:lvl w:ilvl="0">
      <w:start w:val="1"/>
      <w:numFmt w:val="bullet"/>
      <w:pStyle w:val="Index3"/>
      <w:lvlText w:val=""/>
      <w:lvlJc w:val="left"/>
      <w:pPr>
        <w:tabs>
          <w:tab w:val="num" w:pos="360"/>
        </w:tabs>
        <w:ind w:left="360" w:hanging="360"/>
      </w:pPr>
      <w:rPr>
        <w:rFonts w:ascii="Wingdings" w:hAnsi="Wingdings" w:hint="default"/>
      </w:rPr>
    </w:lvl>
  </w:abstractNum>
  <w:abstractNum w:abstractNumId="17" w15:restartNumberingAfterBreak="0">
    <w:nsid w:val="56070845"/>
    <w:multiLevelType w:val="multilevel"/>
    <w:tmpl w:val="FCA27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7703208"/>
    <w:multiLevelType w:val="hybridMultilevel"/>
    <w:tmpl w:val="5A8C0CBE"/>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9" w15:restartNumberingAfterBreak="0">
    <w:nsid w:val="57897A45"/>
    <w:multiLevelType w:val="hybridMultilevel"/>
    <w:tmpl w:val="3FAE75E0"/>
    <w:lvl w:ilvl="0" w:tplc="2774EA3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58074BD9"/>
    <w:multiLevelType w:val="hybridMultilevel"/>
    <w:tmpl w:val="1AA6C9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0D06444"/>
    <w:multiLevelType w:val="singleLevel"/>
    <w:tmpl w:val="DE18C5C0"/>
    <w:lvl w:ilvl="0">
      <w:start w:val="1"/>
      <w:numFmt w:val="bullet"/>
      <w:pStyle w:val="ListBullet"/>
      <w:lvlText w:val=""/>
      <w:lvlJc w:val="left"/>
      <w:pPr>
        <w:tabs>
          <w:tab w:val="num" w:pos="360"/>
        </w:tabs>
        <w:ind w:left="360" w:hanging="360"/>
      </w:pPr>
      <w:rPr>
        <w:rFonts w:ascii="Symbol" w:hAnsi="Symbol" w:hint="default"/>
      </w:rPr>
    </w:lvl>
  </w:abstractNum>
  <w:abstractNum w:abstractNumId="22" w15:restartNumberingAfterBreak="0">
    <w:nsid w:val="6E905525"/>
    <w:multiLevelType w:val="hybridMultilevel"/>
    <w:tmpl w:val="78C205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F6F5645"/>
    <w:multiLevelType w:val="hybridMultilevel"/>
    <w:tmpl w:val="D3B41BA8"/>
    <w:lvl w:ilvl="0" w:tplc="A8DC82DC">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C4951B2"/>
    <w:multiLevelType w:val="hybridMultilevel"/>
    <w:tmpl w:val="A6A6C8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1"/>
  </w:num>
  <w:num w:numId="2">
    <w:abstractNumId w:val="4"/>
  </w:num>
  <w:num w:numId="3">
    <w:abstractNumId w:val="6"/>
  </w:num>
  <w:num w:numId="4">
    <w:abstractNumId w:val="13"/>
  </w:num>
  <w:num w:numId="5">
    <w:abstractNumId w:val="2"/>
  </w:num>
  <w:num w:numId="6">
    <w:abstractNumId w:val="23"/>
  </w:num>
  <w:num w:numId="7">
    <w:abstractNumId w:val="16"/>
  </w:num>
  <w:num w:numId="8">
    <w:abstractNumId w:val="5"/>
  </w:num>
  <w:num w:numId="9">
    <w:abstractNumId w:val="1"/>
  </w:num>
  <w:num w:numId="10">
    <w:abstractNumId w:val="9"/>
  </w:num>
  <w:num w:numId="11">
    <w:abstractNumId w:val="11"/>
  </w:num>
  <w:num w:numId="12">
    <w:abstractNumId w:val="14"/>
  </w:num>
  <w:num w:numId="13">
    <w:abstractNumId w:val="24"/>
  </w:num>
  <w:num w:numId="14">
    <w:abstractNumId w:val="10"/>
  </w:num>
  <w:num w:numId="15">
    <w:abstractNumId w:val="22"/>
  </w:num>
  <w:num w:numId="16">
    <w:abstractNumId w:val="0"/>
  </w:num>
  <w:num w:numId="17">
    <w:abstractNumId w:val="15"/>
  </w:num>
  <w:num w:numId="18">
    <w:abstractNumId w:val="8"/>
  </w:num>
  <w:num w:numId="19">
    <w:abstractNumId w:val="19"/>
  </w:num>
  <w:num w:numId="20">
    <w:abstractNumId w:val="18"/>
  </w:num>
  <w:num w:numId="21">
    <w:abstractNumId w:val="17"/>
  </w:num>
  <w:num w:numId="22">
    <w:abstractNumId w:val="20"/>
  </w:num>
  <w:num w:numId="23">
    <w:abstractNumId w:val="12"/>
  </w:num>
  <w:num w:numId="24">
    <w:abstractNumId w:val="7"/>
  </w:num>
  <w:num w:numId="25">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0EAA"/>
    <w:rsid w:val="00002D74"/>
    <w:rsid w:val="00003BF2"/>
    <w:rsid w:val="0000563C"/>
    <w:rsid w:val="0000649D"/>
    <w:rsid w:val="000073EC"/>
    <w:rsid w:val="00012AC1"/>
    <w:rsid w:val="00013257"/>
    <w:rsid w:val="0001377E"/>
    <w:rsid w:val="00020E6B"/>
    <w:rsid w:val="00021214"/>
    <w:rsid w:val="00023FC7"/>
    <w:rsid w:val="00025361"/>
    <w:rsid w:val="000330B0"/>
    <w:rsid w:val="0003379F"/>
    <w:rsid w:val="00033D97"/>
    <w:rsid w:val="00035803"/>
    <w:rsid w:val="00036B79"/>
    <w:rsid w:val="00036C80"/>
    <w:rsid w:val="0004455F"/>
    <w:rsid w:val="00044E51"/>
    <w:rsid w:val="00044EB7"/>
    <w:rsid w:val="00044FDD"/>
    <w:rsid w:val="000453DD"/>
    <w:rsid w:val="000478F9"/>
    <w:rsid w:val="000500B3"/>
    <w:rsid w:val="0005080E"/>
    <w:rsid w:val="0005264D"/>
    <w:rsid w:val="00053DB8"/>
    <w:rsid w:val="00060ED7"/>
    <w:rsid w:val="00063189"/>
    <w:rsid w:val="00073168"/>
    <w:rsid w:val="0007487D"/>
    <w:rsid w:val="00074E9B"/>
    <w:rsid w:val="0008081E"/>
    <w:rsid w:val="00080AAA"/>
    <w:rsid w:val="00083A70"/>
    <w:rsid w:val="00083BF4"/>
    <w:rsid w:val="00091573"/>
    <w:rsid w:val="000937C2"/>
    <w:rsid w:val="0009382C"/>
    <w:rsid w:val="000A2245"/>
    <w:rsid w:val="000A2F0C"/>
    <w:rsid w:val="000A636F"/>
    <w:rsid w:val="000B285E"/>
    <w:rsid w:val="000B70A6"/>
    <w:rsid w:val="000B7C3D"/>
    <w:rsid w:val="000C07A7"/>
    <w:rsid w:val="000C1DC8"/>
    <w:rsid w:val="000C2127"/>
    <w:rsid w:val="000C4649"/>
    <w:rsid w:val="000C54AD"/>
    <w:rsid w:val="000C7479"/>
    <w:rsid w:val="000C78E4"/>
    <w:rsid w:val="000C7AB6"/>
    <w:rsid w:val="000D1EF0"/>
    <w:rsid w:val="000D2773"/>
    <w:rsid w:val="000D4B0F"/>
    <w:rsid w:val="000D6080"/>
    <w:rsid w:val="000D7F43"/>
    <w:rsid w:val="000D7FA4"/>
    <w:rsid w:val="000E0ED8"/>
    <w:rsid w:val="000E175D"/>
    <w:rsid w:val="000E31E8"/>
    <w:rsid w:val="000E36F7"/>
    <w:rsid w:val="000E5EAB"/>
    <w:rsid w:val="000F1A30"/>
    <w:rsid w:val="000F477B"/>
    <w:rsid w:val="000F73B3"/>
    <w:rsid w:val="000F7CA6"/>
    <w:rsid w:val="0010221A"/>
    <w:rsid w:val="00103A85"/>
    <w:rsid w:val="00104622"/>
    <w:rsid w:val="00105304"/>
    <w:rsid w:val="00112229"/>
    <w:rsid w:val="001150C0"/>
    <w:rsid w:val="00115847"/>
    <w:rsid w:val="00117B13"/>
    <w:rsid w:val="001225DB"/>
    <w:rsid w:val="0012667D"/>
    <w:rsid w:val="00130215"/>
    <w:rsid w:val="00131A1E"/>
    <w:rsid w:val="001345F1"/>
    <w:rsid w:val="00135D27"/>
    <w:rsid w:val="001364DC"/>
    <w:rsid w:val="00137367"/>
    <w:rsid w:val="00146E58"/>
    <w:rsid w:val="0015025F"/>
    <w:rsid w:val="00150861"/>
    <w:rsid w:val="00152DE1"/>
    <w:rsid w:val="00153B8D"/>
    <w:rsid w:val="001566FA"/>
    <w:rsid w:val="00156A17"/>
    <w:rsid w:val="00160507"/>
    <w:rsid w:val="00162350"/>
    <w:rsid w:val="00165525"/>
    <w:rsid w:val="00167E9E"/>
    <w:rsid w:val="00172E6A"/>
    <w:rsid w:val="00177A7A"/>
    <w:rsid w:val="0018025B"/>
    <w:rsid w:val="00180BEB"/>
    <w:rsid w:val="00183694"/>
    <w:rsid w:val="001858AD"/>
    <w:rsid w:val="0018630E"/>
    <w:rsid w:val="001864EE"/>
    <w:rsid w:val="001868D1"/>
    <w:rsid w:val="00190451"/>
    <w:rsid w:val="00190C77"/>
    <w:rsid w:val="00195276"/>
    <w:rsid w:val="00196DAC"/>
    <w:rsid w:val="001A010F"/>
    <w:rsid w:val="001A1110"/>
    <w:rsid w:val="001A1408"/>
    <w:rsid w:val="001B0865"/>
    <w:rsid w:val="001B2820"/>
    <w:rsid w:val="001B2A16"/>
    <w:rsid w:val="001B49BE"/>
    <w:rsid w:val="001D4B36"/>
    <w:rsid w:val="001D5835"/>
    <w:rsid w:val="001D6E30"/>
    <w:rsid w:val="001E117F"/>
    <w:rsid w:val="001E4A84"/>
    <w:rsid w:val="001F2434"/>
    <w:rsid w:val="001F3008"/>
    <w:rsid w:val="001F3AC4"/>
    <w:rsid w:val="001F498C"/>
    <w:rsid w:val="001F55CF"/>
    <w:rsid w:val="001F7567"/>
    <w:rsid w:val="001F79E3"/>
    <w:rsid w:val="001F7E89"/>
    <w:rsid w:val="0020036B"/>
    <w:rsid w:val="002018DB"/>
    <w:rsid w:val="00204CB8"/>
    <w:rsid w:val="00206B97"/>
    <w:rsid w:val="00206BB7"/>
    <w:rsid w:val="00207A5E"/>
    <w:rsid w:val="0021010F"/>
    <w:rsid w:val="00210DF8"/>
    <w:rsid w:val="002138D9"/>
    <w:rsid w:val="00216BBF"/>
    <w:rsid w:val="0022057D"/>
    <w:rsid w:val="0022089C"/>
    <w:rsid w:val="0022116B"/>
    <w:rsid w:val="002217D3"/>
    <w:rsid w:val="00223371"/>
    <w:rsid w:val="00223633"/>
    <w:rsid w:val="00223D6E"/>
    <w:rsid w:val="00223E9A"/>
    <w:rsid w:val="0022526C"/>
    <w:rsid w:val="00234E4E"/>
    <w:rsid w:val="00240142"/>
    <w:rsid w:val="00240285"/>
    <w:rsid w:val="0024210E"/>
    <w:rsid w:val="00242658"/>
    <w:rsid w:val="002429B3"/>
    <w:rsid w:val="00242A0D"/>
    <w:rsid w:val="00243F48"/>
    <w:rsid w:val="002465D7"/>
    <w:rsid w:val="00246F97"/>
    <w:rsid w:val="00247DEE"/>
    <w:rsid w:val="002574E3"/>
    <w:rsid w:val="00257D91"/>
    <w:rsid w:val="002645B8"/>
    <w:rsid w:val="002656E9"/>
    <w:rsid w:val="00265AD2"/>
    <w:rsid w:val="0026717D"/>
    <w:rsid w:val="002675E9"/>
    <w:rsid w:val="002717A1"/>
    <w:rsid w:val="00272748"/>
    <w:rsid w:val="00274850"/>
    <w:rsid w:val="002757D0"/>
    <w:rsid w:val="0028140B"/>
    <w:rsid w:val="00282867"/>
    <w:rsid w:val="00285E68"/>
    <w:rsid w:val="00291D9A"/>
    <w:rsid w:val="00292BFC"/>
    <w:rsid w:val="00293163"/>
    <w:rsid w:val="00296B60"/>
    <w:rsid w:val="00297982"/>
    <w:rsid w:val="002A34C2"/>
    <w:rsid w:val="002A5EFB"/>
    <w:rsid w:val="002B0A2B"/>
    <w:rsid w:val="002B4200"/>
    <w:rsid w:val="002B49DF"/>
    <w:rsid w:val="002B4D5C"/>
    <w:rsid w:val="002B547C"/>
    <w:rsid w:val="002B54CB"/>
    <w:rsid w:val="002B5C9F"/>
    <w:rsid w:val="002B618D"/>
    <w:rsid w:val="002B756F"/>
    <w:rsid w:val="002B77AA"/>
    <w:rsid w:val="002C1A11"/>
    <w:rsid w:val="002C224F"/>
    <w:rsid w:val="002C5688"/>
    <w:rsid w:val="002C75DF"/>
    <w:rsid w:val="002D06E4"/>
    <w:rsid w:val="002D4398"/>
    <w:rsid w:val="002D4C8E"/>
    <w:rsid w:val="002D6692"/>
    <w:rsid w:val="002D7EF4"/>
    <w:rsid w:val="002E16A3"/>
    <w:rsid w:val="002E4E3C"/>
    <w:rsid w:val="002E55AF"/>
    <w:rsid w:val="002F3973"/>
    <w:rsid w:val="002F448F"/>
    <w:rsid w:val="002F70BF"/>
    <w:rsid w:val="003104E4"/>
    <w:rsid w:val="0031343C"/>
    <w:rsid w:val="00313D1A"/>
    <w:rsid w:val="00314039"/>
    <w:rsid w:val="003157D2"/>
    <w:rsid w:val="00317E96"/>
    <w:rsid w:val="0032115F"/>
    <w:rsid w:val="00321CE8"/>
    <w:rsid w:val="00322E8A"/>
    <w:rsid w:val="0032528B"/>
    <w:rsid w:val="00325757"/>
    <w:rsid w:val="0033019E"/>
    <w:rsid w:val="003310C5"/>
    <w:rsid w:val="003326C4"/>
    <w:rsid w:val="003334A5"/>
    <w:rsid w:val="00333A95"/>
    <w:rsid w:val="00335133"/>
    <w:rsid w:val="003359A0"/>
    <w:rsid w:val="00336886"/>
    <w:rsid w:val="003402BF"/>
    <w:rsid w:val="00340C52"/>
    <w:rsid w:val="00342551"/>
    <w:rsid w:val="00344EE8"/>
    <w:rsid w:val="00345290"/>
    <w:rsid w:val="00346886"/>
    <w:rsid w:val="00353B86"/>
    <w:rsid w:val="0036103A"/>
    <w:rsid w:val="0036264A"/>
    <w:rsid w:val="00362FD2"/>
    <w:rsid w:val="003648CC"/>
    <w:rsid w:val="00367454"/>
    <w:rsid w:val="0036779C"/>
    <w:rsid w:val="0036784D"/>
    <w:rsid w:val="00373564"/>
    <w:rsid w:val="003757FD"/>
    <w:rsid w:val="00380C41"/>
    <w:rsid w:val="003815F7"/>
    <w:rsid w:val="00381652"/>
    <w:rsid w:val="00381FCE"/>
    <w:rsid w:val="00382A54"/>
    <w:rsid w:val="00384335"/>
    <w:rsid w:val="00384DDA"/>
    <w:rsid w:val="0038566E"/>
    <w:rsid w:val="0038699C"/>
    <w:rsid w:val="00390A6C"/>
    <w:rsid w:val="00390B19"/>
    <w:rsid w:val="00393D73"/>
    <w:rsid w:val="00396E00"/>
    <w:rsid w:val="003A08FD"/>
    <w:rsid w:val="003A2017"/>
    <w:rsid w:val="003A20EF"/>
    <w:rsid w:val="003A5D06"/>
    <w:rsid w:val="003B1132"/>
    <w:rsid w:val="003B1C02"/>
    <w:rsid w:val="003B4045"/>
    <w:rsid w:val="003B47F5"/>
    <w:rsid w:val="003B5A95"/>
    <w:rsid w:val="003C0866"/>
    <w:rsid w:val="003C2E87"/>
    <w:rsid w:val="003C42E3"/>
    <w:rsid w:val="003C4B9A"/>
    <w:rsid w:val="003C5670"/>
    <w:rsid w:val="003C660F"/>
    <w:rsid w:val="003C741C"/>
    <w:rsid w:val="003D2459"/>
    <w:rsid w:val="003D2EA5"/>
    <w:rsid w:val="003D3317"/>
    <w:rsid w:val="003D45BD"/>
    <w:rsid w:val="003D497A"/>
    <w:rsid w:val="003E09F8"/>
    <w:rsid w:val="003E0C5D"/>
    <w:rsid w:val="003F06E0"/>
    <w:rsid w:val="003F559A"/>
    <w:rsid w:val="004009FF"/>
    <w:rsid w:val="00400AAC"/>
    <w:rsid w:val="004021AF"/>
    <w:rsid w:val="00405B62"/>
    <w:rsid w:val="00405F9A"/>
    <w:rsid w:val="0040627C"/>
    <w:rsid w:val="00411772"/>
    <w:rsid w:val="00411D25"/>
    <w:rsid w:val="004134AD"/>
    <w:rsid w:val="00416435"/>
    <w:rsid w:val="004166E7"/>
    <w:rsid w:val="00423ED2"/>
    <w:rsid w:val="0043088F"/>
    <w:rsid w:val="004310EF"/>
    <w:rsid w:val="00436EB9"/>
    <w:rsid w:val="00437B8F"/>
    <w:rsid w:val="004420D7"/>
    <w:rsid w:val="00443FA2"/>
    <w:rsid w:val="00446516"/>
    <w:rsid w:val="00446FBF"/>
    <w:rsid w:val="00447179"/>
    <w:rsid w:val="004531BD"/>
    <w:rsid w:val="004534C3"/>
    <w:rsid w:val="00453B73"/>
    <w:rsid w:val="0045404E"/>
    <w:rsid w:val="00460ECF"/>
    <w:rsid w:val="00462CF9"/>
    <w:rsid w:val="004646DC"/>
    <w:rsid w:val="00465820"/>
    <w:rsid w:val="004700DE"/>
    <w:rsid w:val="00483559"/>
    <w:rsid w:val="00486718"/>
    <w:rsid w:val="004927A8"/>
    <w:rsid w:val="0049747B"/>
    <w:rsid w:val="004978F6"/>
    <w:rsid w:val="004A386D"/>
    <w:rsid w:val="004A54B7"/>
    <w:rsid w:val="004A6712"/>
    <w:rsid w:val="004B0191"/>
    <w:rsid w:val="004B1244"/>
    <w:rsid w:val="004B42BA"/>
    <w:rsid w:val="004B4A42"/>
    <w:rsid w:val="004B5442"/>
    <w:rsid w:val="004B7C38"/>
    <w:rsid w:val="004C1479"/>
    <w:rsid w:val="004C35CE"/>
    <w:rsid w:val="004D217D"/>
    <w:rsid w:val="004D6C7F"/>
    <w:rsid w:val="004D6D19"/>
    <w:rsid w:val="004E305B"/>
    <w:rsid w:val="004E5C2B"/>
    <w:rsid w:val="004E606C"/>
    <w:rsid w:val="004E7448"/>
    <w:rsid w:val="004E7A68"/>
    <w:rsid w:val="004F396A"/>
    <w:rsid w:val="004F4B1C"/>
    <w:rsid w:val="004F55CA"/>
    <w:rsid w:val="004F59B7"/>
    <w:rsid w:val="004F6DC2"/>
    <w:rsid w:val="004F72E2"/>
    <w:rsid w:val="004F7503"/>
    <w:rsid w:val="00500FF4"/>
    <w:rsid w:val="005013F2"/>
    <w:rsid w:val="00502052"/>
    <w:rsid w:val="00502836"/>
    <w:rsid w:val="00502C90"/>
    <w:rsid w:val="00504A4A"/>
    <w:rsid w:val="005053EA"/>
    <w:rsid w:val="00505D98"/>
    <w:rsid w:val="005078EC"/>
    <w:rsid w:val="00507EE9"/>
    <w:rsid w:val="00513CE1"/>
    <w:rsid w:val="00515295"/>
    <w:rsid w:val="00515BF5"/>
    <w:rsid w:val="0051747F"/>
    <w:rsid w:val="00517D0E"/>
    <w:rsid w:val="005248BF"/>
    <w:rsid w:val="005302C7"/>
    <w:rsid w:val="00535E81"/>
    <w:rsid w:val="00537677"/>
    <w:rsid w:val="005376DA"/>
    <w:rsid w:val="0054299A"/>
    <w:rsid w:val="00542D7A"/>
    <w:rsid w:val="00543D92"/>
    <w:rsid w:val="00547C37"/>
    <w:rsid w:val="00550446"/>
    <w:rsid w:val="00552353"/>
    <w:rsid w:val="00554213"/>
    <w:rsid w:val="00555369"/>
    <w:rsid w:val="005553B2"/>
    <w:rsid w:val="00556FE5"/>
    <w:rsid w:val="00557848"/>
    <w:rsid w:val="005604AF"/>
    <w:rsid w:val="005613B1"/>
    <w:rsid w:val="005614F5"/>
    <w:rsid w:val="00564A08"/>
    <w:rsid w:val="00565838"/>
    <w:rsid w:val="005664F2"/>
    <w:rsid w:val="00570389"/>
    <w:rsid w:val="005707CD"/>
    <w:rsid w:val="0057298F"/>
    <w:rsid w:val="00574FC7"/>
    <w:rsid w:val="0057503C"/>
    <w:rsid w:val="0057588B"/>
    <w:rsid w:val="00576EE9"/>
    <w:rsid w:val="00581CF4"/>
    <w:rsid w:val="00582D5A"/>
    <w:rsid w:val="00583F61"/>
    <w:rsid w:val="00585168"/>
    <w:rsid w:val="00587F61"/>
    <w:rsid w:val="00590045"/>
    <w:rsid w:val="005917EB"/>
    <w:rsid w:val="0059458D"/>
    <w:rsid w:val="00594EA3"/>
    <w:rsid w:val="00596187"/>
    <w:rsid w:val="00597693"/>
    <w:rsid w:val="005A2195"/>
    <w:rsid w:val="005A3278"/>
    <w:rsid w:val="005A51FB"/>
    <w:rsid w:val="005A5F49"/>
    <w:rsid w:val="005B1105"/>
    <w:rsid w:val="005B52DD"/>
    <w:rsid w:val="005B63FC"/>
    <w:rsid w:val="005B66A8"/>
    <w:rsid w:val="005C0734"/>
    <w:rsid w:val="005C2A45"/>
    <w:rsid w:val="005C33B2"/>
    <w:rsid w:val="005C4116"/>
    <w:rsid w:val="005C4646"/>
    <w:rsid w:val="005D3A55"/>
    <w:rsid w:val="005D531E"/>
    <w:rsid w:val="005D56AC"/>
    <w:rsid w:val="005D5C93"/>
    <w:rsid w:val="005E1AE1"/>
    <w:rsid w:val="005E2E61"/>
    <w:rsid w:val="005E3799"/>
    <w:rsid w:val="005E4EED"/>
    <w:rsid w:val="005E65CD"/>
    <w:rsid w:val="005F574C"/>
    <w:rsid w:val="005F5E5F"/>
    <w:rsid w:val="005F7A60"/>
    <w:rsid w:val="00600966"/>
    <w:rsid w:val="00607F0E"/>
    <w:rsid w:val="00612B8E"/>
    <w:rsid w:val="00614B1A"/>
    <w:rsid w:val="00617918"/>
    <w:rsid w:val="00621ADC"/>
    <w:rsid w:val="006220FA"/>
    <w:rsid w:val="0062744B"/>
    <w:rsid w:val="006322D3"/>
    <w:rsid w:val="0063265A"/>
    <w:rsid w:val="0063420E"/>
    <w:rsid w:val="00636BA6"/>
    <w:rsid w:val="006432E2"/>
    <w:rsid w:val="0064453C"/>
    <w:rsid w:val="00645CE3"/>
    <w:rsid w:val="00647021"/>
    <w:rsid w:val="00647246"/>
    <w:rsid w:val="00651636"/>
    <w:rsid w:val="00651668"/>
    <w:rsid w:val="00652B5F"/>
    <w:rsid w:val="00653501"/>
    <w:rsid w:val="00661BC7"/>
    <w:rsid w:val="006670BF"/>
    <w:rsid w:val="006705AF"/>
    <w:rsid w:val="00671826"/>
    <w:rsid w:val="00673356"/>
    <w:rsid w:val="00675E38"/>
    <w:rsid w:val="00675F05"/>
    <w:rsid w:val="00680723"/>
    <w:rsid w:val="00681336"/>
    <w:rsid w:val="00682FF7"/>
    <w:rsid w:val="00684302"/>
    <w:rsid w:val="006843FA"/>
    <w:rsid w:val="00684635"/>
    <w:rsid w:val="00685A71"/>
    <w:rsid w:val="006878C1"/>
    <w:rsid w:val="0069063C"/>
    <w:rsid w:val="00690F92"/>
    <w:rsid w:val="006912D5"/>
    <w:rsid w:val="00693CFD"/>
    <w:rsid w:val="006945B0"/>
    <w:rsid w:val="006950B6"/>
    <w:rsid w:val="006A3E7B"/>
    <w:rsid w:val="006A428F"/>
    <w:rsid w:val="006A47DA"/>
    <w:rsid w:val="006A7B98"/>
    <w:rsid w:val="006B09AB"/>
    <w:rsid w:val="006B2BFF"/>
    <w:rsid w:val="006B30AA"/>
    <w:rsid w:val="006B343A"/>
    <w:rsid w:val="006B65CC"/>
    <w:rsid w:val="006B7A40"/>
    <w:rsid w:val="006C4A40"/>
    <w:rsid w:val="006C5F76"/>
    <w:rsid w:val="006C69DB"/>
    <w:rsid w:val="006C6EB9"/>
    <w:rsid w:val="006D04CF"/>
    <w:rsid w:val="006D119A"/>
    <w:rsid w:val="006D139A"/>
    <w:rsid w:val="006D33E3"/>
    <w:rsid w:val="006D3D7F"/>
    <w:rsid w:val="006D556A"/>
    <w:rsid w:val="006D5FAE"/>
    <w:rsid w:val="006E0374"/>
    <w:rsid w:val="006E0F85"/>
    <w:rsid w:val="006E10E5"/>
    <w:rsid w:val="006E7113"/>
    <w:rsid w:val="006F26E2"/>
    <w:rsid w:val="006F4B7F"/>
    <w:rsid w:val="006F635A"/>
    <w:rsid w:val="007007F6"/>
    <w:rsid w:val="00702EC4"/>
    <w:rsid w:val="0070318E"/>
    <w:rsid w:val="00704753"/>
    <w:rsid w:val="00704DCD"/>
    <w:rsid w:val="0070512F"/>
    <w:rsid w:val="00706391"/>
    <w:rsid w:val="00706BB4"/>
    <w:rsid w:val="00710AB2"/>
    <w:rsid w:val="007152E5"/>
    <w:rsid w:val="0071588E"/>
    <w:rsid w:val="0072139B"/>
    <w:rsid w:val="00721F81"/>
    <w:rsid w:val="00724D0C"/>
    <w:rsid w:val="007338BF"/>
    <w:rsid w:val="007371A4"/>
    <w:rsid w:val="00737849"/>
    <w:rsid w:val="00740A2D"/>
    <w:rsid w:val="00740ED4"/>
    <w:rsid w:val="00755451"/>
    <w:rsid w:val="00756E65"/>
    <w:rsid w:val="00761E06"/>
    <w:rsid w:val="00762463"/>
    <w:rsid w:val="00762D67"/>
    <w:rsid w:val="007643DB"/>
    <w:rsid w:val="00771EF0"/>
    <w:rsid w:val="0077240C"/>
    <w:rsid w:val="00775AEC"/>
    <w:rsid w:val="0078039A"/>
    <w:rsid w:val="00785451"/>
    <w:rsid w:val="00785689"/>
    <w:rsid w:val="007912BE"/>
    <w:rsid w:val="00797240"/>
    <w:rsid w:val="007A02F8"/>
    <w:rsid w:val="007A50D4"/>
    <w:rsid w:val="007B1521"/>
    <w:rsid w:val="007B19EA"/>
    <w:rsid w:val="007B1EEF"/>
    <w:rsid w:val="007B235F"/>
    <w:rsid w:val="007B5789"/>
    <w:rsid w:val="007B7BCB"/>
    <w:rsid w:val="007C2D17"/>
    <w:rsid w:val="007C36D7"/>
    <w:rsid w:val="007C5834"/>
    <w:rsid w:val="007C6AB1"/>
    <w:rsid w:val="007D3F96"/>
    <w:rsid w:val="007D536A"/>
    <w:rsid w:val="007D65A1"/>
    <w:rsid w:val="007D735B"/>
    <w:rsid w:val="007E0E63"/>
    <w:rsid w:val="007E190D"/>
    <w:rsid w:val="007E1AA9"/>
    <w:rsid w:val="007E208B"/>
    <w:rsid w:val="007E2C1B"/>
    <w:rsid w:val="007E645C"/>
    <w:rsid w:val="007F407A"/>
    <w:rsid w:val="0080205D"/>
    <w:rsid w:val="00806AD0"/>
    <w:rsid w:val="00812031"/>
    <w:rsid w:val="008227B1"/>
    <w:rsid w:val="00824D7B"/>
    <w:rsid w:val="0082596A"/>
    <w:rsid w:val="008277DA"/>
    <w:rsid w:val="008419F1"/>
    <w:rsid w:val="00842083"/>
    <w:rsid w:val="008531B4"/>
    <w:rsid w:val="008549A9"/>
    <w:rsid w:val="00854EFE"/>
    <w:rsid w:val="0085745A"/>
    <w:rsid w:val="0086055D"/>
    <w:rsid w:val="00862F9C"/>
    <w:rsid w:val="0086354C"/>
    <w:rsid w:val="008640F8"/>
    <w:rsid w:val="00864562"/>
    <w:rsid w:val="00865865"/>
    <w:rsid w:val="00865A27"/>
    <w:rsid w:val="00871FA0"/>
    <w:rsid w:val="008727B8"/>
    <w:rsid w:val="008758B4"/>
    <w:rsid w:val="00876413"/>
    <w:rsid w:val="00880A2C"/>
    <w:rsid w:val="00881762"/>
    <w:rsid w:val="00881A45"/>
    <w:rsid w:val="008829D4"/>
    <w:rsid w:val="008853B8"/>
    <w:rsid w:val="008858E2"/>
    <w:rsid w:val="00890B1D"/>
    <w:rsid w:val="008B15C6"/>
    <w:rsid w:val="008B3AF8"/>
    <w:rsid w:val="008C06E4"/>
    <w:rsid w:val="008C4BB3"/>
    <w:rsid w:val="008C4E40"/>
    <w:rsid w:val="008C6AC8"/>
    <w:rsid w:val="008C7525"/>
    <w:rsid w:val="008D0AF4"/>
    <w:rsid w:val="008D18AB"/>
    <w:rsid w:val="008D6A16"/>
    <w:rsid w:val="008E46E3"/>
    <w:rsid w:val="008E53E4"/>
    <w:rsid w:val="008E5DB3"/>
    <w:rsid w:val="008E645B"/>
    <w:rsid w:val="008E6CF1"/>
    <w:rsid w:val="008E7B3D"/>
    <w:rsid w:val="008F2282"/>
    <w:rsid w:val="008F5DE7"/>
    <w:rsid w:val="008F6C2E"/>
    <w:rsid w:val="008F7D44"/>
    <w:rsid w:val="0090625A"/>
    <w:rsid w:val="00906405"/>
    <w:rsid w:val="0091070B"/>
    <w:rsid w:val="00910F5C"/>
    <w:rsid w:val="00912D16"/>
    <w:rsid w:val="00912D67"/>
    <w:rsid w:val="00916652"/>
    <w:rsid w:val="00920BB9"/>
    <w:rsid w:val="00921315"/>
    <w:rsid w:val="00923D9F"/>
    <w:rsid w:val="00935789"/>
    <w:rsid w:val="00937B8A"/>
    <w:rsid w:val="009406F6"/>
    <w:rsid w:val="0094293C"/>
    <w:rsid w:val="00944B61"/>
    <w:rsid w:val="00944B79"/>
    <w:rsid w:val="00945882"/>
    <w:rsid w:val="009502C1"/>
    <w:rsid w:val="00952EA2"/>
    <w:rsid w:val="00957FB2"/>
    <w:rsid w:val="00961181"/>
    <w:rsid w:val="0096119F"/>
    <w:rsid w:val="00963A96"/>
    <w:rsid w:val="00966E3E"/>
    <w:rsid w:val="009675C7"/>
    <w:rsid w:val="0097204B"/>
    <w:rsid w:val="0097521F"/>
    <w:rsid w:val="009837BB"/>
    <w:rsid w:val="009858B6"/>
    <w:rsid w:val="009864CB"/>
    <w:rsid w:val="009905A7"/>
    <w:rsid w:val="009A5DDC"/>
    <w:rsid w:val="009A6621"/>
    <w:rsid w:val="009A7387"/>
    <w:rsid w:val="009B2CD6"/>
    <w:rsid w:val="009B6D51"/>
    <w:rsid w:val="009B6DDF"/>
    <w:rsid w:val="009C2B0A"/>
    <w:rsid w:val="009C2FC8"/>
    <w:rsid w:val="009C66C9"/>
    <w:rsid w:val="009C7466"/>
    <w:rsid w:val="009C7E4D"/>
    <w:rsid w:val="009D395B"/>
    <w:rsid w:val="009D5A92"/>
    <w:rsid w:val="009D6312"/>
    <w:rsid w:val="009E4060"/>
    <w:rsid w:val="009E528A"/>
    <w:rsid w:val="009F0990"/>
    <w:rsid w:val="009F3BED"/>
    <w:rsid w:val="009F3C6A"/>
    <w:rsid w:val="009F3D0B"/>
    <w:rsid w:val="009F3D23"/>
    <w:rsid w:val="009F690F"/>
    <w:rsid w:val="00A01260"/>
    <w:rsid w:val="00A02832"/>
    <w:rsid w:val="00A04635"/>
    <w:rsid w:val="00A06ABF"/>
    <w:rsid w:val="00A07B36"/>
    <w:rsid w:val="00A106E7"/>
    <w:rsid w:val="00A107BC"/>
    <w:rsid w:val="00A16FB3"/>
    <w:rsid w:val="00A2160B"/>
    <w:rsid w:val="00A23A1D"/>
    <w:rsid w:val="00A2573D"/>
    <w:rsid w:val="00A26B05"/>
    <w:rsid w:val="00A27862"/>
    <w:rsid w:val="00A32D93"/>
    <w:rsid w:val="00A34AC1"/>
    <w:rsid w:val="00A410EE"/>
    <w:rsid w:val="00A41985"/>
    <w:rsid w:val="00A41CF0"/>
    <w:rsid w:val="00A420C2"/>
    <w:rsid w:val="00A4278A"/>
    <w:rsid w:val="00A44A47"/>
    <w:rsid w:val="00A50D75"/>
    <w:rsid w:val="00A5160D"/>
    <w:rsid w:val="00A522FE"/>
    <w:rsid w:val="00A563A2"/>
    <w:rsid w:val="00A56DA4"/>
    <w:rsid w:val="00A56FA8"/>
    <w:rsid w:val="00A6209D"/>
    <w:rsid w:val="00A65479"/>
    <w:rsid w:val="00A65952"/>
    <w:rsid w:val="00A661E2"/>
    <w:rsid w:val="00A67C80"/>
    <w:rsid w:val="00A710C6"/>
    <w:rsid w:val="00A746C5"/>
    <w:rsid w:val="00A75B1A"/>
    <w:rsid w:val="00A8018E"/>
    <w:rsid w:val="00A808E5"/>
    <w:rsid w:val="00A81F54"/>
    <w:rsid w:val="00A82AB4"/>
    <w:rsid w:val="00A833BE"/>
    <w:rsid w:val="00A87CA2"/>
    <w:rsid w:val="00A87CE6"/>
    <w:rsid w:val="00A92BE7"/>
    <w:rsid w:val="00A93F5C"/>
    <w:rsid w:val="00A95CDF"/>
    <w:rsid w:val="00A9700C"/>
    <w:rsid w:val="00A97355"/>
    <w:rsid w:val="00AA09B3"/>
    <w:rsid w:val="00AA4D62"/>
    <w:rsid w:val="00AB07BE"/>
    <w:rsid w:val="00AB295F"/>
    <w:rsid w:val="00AB351B"/>
    <w:rsid w:val="00AB41B4"/>
    <w:rsid w:val="00AB73FF"/>
    <w:rsid w:val="00AC2531"/>
    <w:rsid w:val="00AD170F"/>
    <w:rsid w:val="00AD30F5"/>
    <w:rsid w:val="00AD32AD"/>
    <w:rsid w:val="00AD5142"/>
    <w:rsid w:val="00AD5A0D"/>
    <w:rsid w:val="00AD7A9D"/>
    <w:rsid w:val="00AD7DB4"/>
    <w:rsid w:val="00AE0B23"/>
    <w:rsid w:val="00AE43A0"/>
    <w:rsid w:val="00AF19C2"/>
    <w:rsid w:val="00AF27DE"/>
    <w:rsid w:val="00AF6F21"/>
    <w:rsid w:val="00B0058D"/>
    <w:rsid w:val="00B015E3"/>
    <w:rsid w:val="00B03582"/>
    <w:rsid w:val="00B03A56"/>
    <w:rsid w:val="00B12988"/>
    <w:rsid w:val="00B14E88"/>
    <w:rsid w:val="00B16CC5"/>
    <w:rsid w:val="00B1701E"/>
    <w:rsid w:val="00B20B5C"/>
    <w:rsid w:val="00B21C69"/>
    <w:rsid w:val="00B24E1E"/>
    <w:rsid w:val="00B31029"/>
    <w:rsid w:val="00B331E6"/>
    <w:rsid w:val="00B33635"/>
    <w:rsid w:val="00B404B8"/>
    <w:rsid w:val="00B5154A"/>
    <w:rsid w:val="00B52735"/>
    <w:rsid w:val="00B548F0"/>
    <w:rsid w:val="00B55215"/>
    <w:rsid w:val="00B61696"/>
    <w:rsid w:val="00B6216A"/>
    <w:rsid w:val="00B62C8F"/>
    <w:rsid w:val="00B63298"/>
    <w:rsid w:val="00B64195"/>
    <w:rsid w:val="00B65A22"/>
    <w:rsid w:val="00B70FCB"/>
    <w:rsid w:val="00B72C48"/>
    <w:rsid w:val="00B76D55"/>
    <w:rsid w:val="00B77168"/>
    <w:rsid w:val="00B83114"/>
    <w:rsid w:val="00B83C9B"/>
    <w:rsid w:val="00B849EC"/>
    <w:rsid w:val="00B93EC1"/>
    <w:rsid w:val="00B96413"/>
    <w:rsid w:val="00B96F97"/>
    <w:rsid w:val="00B973D5"/>
    <w:rsid w:val="00B9753F"/>
    <w:rsid w:val="00BA0078"/>
    <w:rsid w:val="00BA05DF"/>
    <w:rsid w:val="00BA098A"/>
    <w:rsid w:val="00BA32E4"/>
    <w:rsid w:val="00BA4284"/>
    <w:rsid w:val="00BA4491"/>
    <w:rsid w:val="00BA4A12"/>
    <w:rsid w:val="00BA5827"/>
    <w:rsid w:val="00BB19A2"/>
    <w:rsid w:val="00BB3B7F"/>
    <w:rsid w:val="00BB61A2"/>
    <w:rsid w:val="00BB6DA0"/>
    <w:rsid w:val="00BC0041"/>
    <w:rsid w:val="00BC33DB"/>
    <w:rsid w:val="00BC79AF"/>
    <w:rsid w:val="00BD1792"/>
    <w:rsid w:val="00BD2BB6"/>
    <w:rsid w:val="00BD4EC8"/>
    <w:rsid w:val="00BD57A9"/>
    <w:rsid w:val="00BD593A"/>
    <w:rsid w:val="00BD71F8"/>
    <w:rsid w:val="00BE3BB2"/>
    <w:rsid w:val="00BE5BD2"/>
    <w:rsid w:val="00BE666C"/>
    <w:rsid w:val="00BE6D19"/>
    <w:rsid w:val="00BE7E29"/>
    <w:rsid w:val="00BF0C0A"/>
    <w:rsid w:val="00BF0C4E"/>
    <w:rsid w:val="00BF1328"/>
    <w:rsid w:val="00BF1EA1"/>
    <w:rsid w:val="00BF255C"/>
    <w:rsid w:val="00BF79D0"/>
    <w:rsid w:val="00BF7AFE"/>
    <w:rsid w:val="00C0048E"/>
    <w:rsid w:val="00C02F36"/>
    <w:rsid w:val="00C04235"/>
    <w:rsid w:val="00C12034"/>
    <w:rsid w:val="00C1240E"/>
    <w:rsid w:val="00C12751"/>
    <w:rsid w:val="00C1515D"/>
    <w:rsid w:val="00C20573"/>
    <w:rsid w:val="00C20EC9"/>
    <w:rsid w:val="00C2368B"/>
    <w:rsid w:val="00C23DAA"/>
    <w:rsid w:val="00C35827"/>
    <w:rsid w:val="00C3696D"/>
    <w:rsid w:val="00C4142C"/>
    <w:rsid w:val="00C428FC"/>
    <w:rsid w:val="00C45198"/>
    <w:rsid w:val="00C50863"/>
    <w:rsid w:val="00C50BD5"/>
    <w:rsid w:val="00C5413F"/>
    <w:rsid w:val="00C55BEE"/>
    <w:rsid w:val="00C560BD"/>
    <w:rsid w:val="00C5658B"/>
    <w:rsid w:val="00C56D6A"/>
    <w:rsid w:val="00C61BFB"/>
    <w:rsid w:val="00C63881"/>
    <w:rsid w:val="00C6412A"/>
    <w:rsid w:val="00C67A1B"/>
    <w:rsid w:val="00C763AF"/>
    <w:rsid w:val="00C765BE"/>
    <w:rsid w:val="00C778FA"/>
    <w:rsid w:val="00C779B9"/>
    <w:rsid w:val="00C77DA1"/>
    <w:rsid w:val="00C8010C"/>
    <w:rsid w:val="00C810F1"/>
    <w:rsid w:val="00C82DD2"/>
    <w:rsid w:val="00C83535"/>
    <w:rsid w:val="00C838B8"/>
    <w:rsid w:val="00C83B91"/>
    <w:rsid w:val="00C83CB4"/>
    <w:rsid w:val="00C85F09"/>
    <w:rsid w:val="00C8689D"/>
    <w:rsid w:val="00C926F7"/>
    <w:rsid w:val="00C937B6"/>
    <w:rsid w:val="00C940C8"/>
    <w:rsid w:val="00C958C8"/>
    <w:rsid w:val="00C9606C"/>
    <w:rsid w:val="00CA0DF2"/>
    <w:rsid w:val="00CA5D9B"/>
    <w:rsid w:val="00CA6031"/>
    <w:rsid w:val="00CA6535"/>
    <w:rsid w:val="00CB076A"/>
    <w:rsid w:val="00CB548B"/>
    <w:rsid w:val="00CB6737"/>
    <w:rsid w:val="00CC49C7"/>
    <w:rsid w:val="00CC64D1"/>
    <w:rsid w:val="00CD22EE"/>
    <w:rsid w:val="00CD2401"/>
    <w:rsid w:val="00CD2856"/>
    <w:rsid w:val="00CD343B"/>
    <w:rsid w:val="00CD729E"/>
    <w:rsid w:val="00CE1268"/>
    <w:rsid w:val="00CE236A"/>
    <w:rsid w:val="00CE2FF2"/>
    <w:rsid w:val="00CE3FFE"/>
    <w:rsid w:val="00CF0519"/>
    <w:rsid w:val="00D00CEE"/>
    <w:rsid w:val="00D02F26"/>
    <w:rsid w:val="00D0356F"/>
    <w:rsid w:val="00D05283"/>
    <w:rsid w:val="00D065B3"/>
    <w:rsid w:val="00D068A6"/>
    <w:rsid w:val="00D06EF8"/>
    <w:rsid w:val="00D125B4"/>
    <w:rsid w:val="00D12878"/>
    <w:rsid w:val="00D14B00"/>
    <w:rsid w:val="00D1763E"/>
    <w:rsid w:val="00D17CCB"/>
    <w:rsid w:val="00D26501"/>
    <w:rsid w:val="00D2682E"/>
    <w:rsid w:val="00D423C5"/>
    <w:rsid w:val="00D45071"/>
    <w:rsid w:val="00D51738"/>
    <w:rsid w:val="00D519EA"/>
    <w:rsid w:val="00D522B5"/>
    <w:rsid w:val="00D52556"/>
    <w:rsid w:val="00D5281E"/>
    <w:rsid w:val="00D53089"/>
    <w:rsid w:val="00D56E36"/>
    <w:rsid w:val="00D607B9"/>
    <w:rsid w:val="00D616C4"/>
    <w:rsid w:val="00D62581"/>
    <w:rsid w:val="00D64BB6"/>
    <w:rsid w:val="00D678CB"/>
    <w:rsid w:val="00D75022"/>
    <w:rsid w:val="00D75B32"/>
    <w:rsid w:val="00D77864"/>
    <w:rsid w:val="00D8003C"/>
    <w:rsid w:val="00D83397"/>
    <w:rsid w:val="00D86181"/>
    <w:rsid w:val="00D8740C"/>
    <w:rsid w:val="00D90EAA"/>
    <w:rsid w:val="00D9200A"/>
    <w:rsid w:val="00D92022"/>
    <w:rsid w:val="00D95323"/>
    <w:rsid w:val="00D97CE4"/>
    <w:rsid w:val="00DA2F2E"/>
    <w:rsid w:val="00DA651B"/>
    <w:rsid w:val="00DA7607"/>
    <w:rsid w:val="00DA7BB4"/>
    <w:rsid w:val="00DB0B2D"/>
    <w:rsid w:val="00DB63F3"/>
    <w:rsid w:val="00DB7E75"/>
    <w:rsid w:val="00DC3DE6"/>
    <w:rsid w:val="00DD1572"/>
    <w:rsid w:val="00DD1729"/>
    <w:rsid w:val="00DD243B"/>
    <w:rsid w:val="00DD2B63"/>
    <w:rsid w:val="00DD3C87"/>
    <w:rsid w:val="00DD5E91"/>
    <w:rsid w:val="00DD6411"/>
    <w:rsid w:val="00DD664C"/>
    <w:rsid w:val="00DD6F83"/>
    <w:rsid w:val="00DD71E8"/>
    <w:rsid w:val="00DD776E"/>
    <w:rsid w:val="00DE1019"/>
    <w:rsid w:val="00DE6EDF"/>
    <w:rsid w:val="00DE6EE4"/>
    <w:rsid w:val="00DE7BCA"/>
    <w:rsid w:val="00DF0E7B"/>
    <w:rsid w:val="00DF1602"/>
    <w:rsid w:val="00DF1797"/>
    <w:rsid w:val="00DF1AE2"/>
    <w:rsid w:val="00DF1DFC"/>
    <w:rsid w:val="00DF22A0"/>
    <w:rsid w:val="00DF5554"/>
    <w:rsid w:val="00DF5993"/>
    <w:rsid w:val="00E00846"/>
    <w:rsid w:val="00E028EF"/>
    <w:rsid w:val="00E06A88"/>
    <w:rsid w:val="00E109CA"/>
    <w:rsid w:val="00E11422"/>
    <w:rsid w:val="00E12B34"/>
    <w:rsid w:val="00E1300B"/>
    <w:rsid w:val="00E16555"/>
    <w:rsid w:val="00E16B70"/>
    <w:rsid w:val="00E16DDA"/>
    <w:rsid w:val="00E206C5"/>
    <w:rsid w:val="00E21B57"/>
    <w:rsid w:val="00E258FE"/>
    <w:rsid w:val="00E26B6A"/>
    <w:rsid w:val="00E27522"/>
    <w:rsid w:val="00E3073A"/>
    <w:rsid w:val="00E3132E"/>
    <w:rsid w:val="00E31382"/>
    <w:rsid w:val="00E31553"/>
    <w:rsid w:val="00E31FCC"/>
    <w:rsid w:val="00E353BA"/>
    <w:rsid w:val="00E372B9"/>
    <w:rsid w:val="00E40944"/>
    <w:rsid w:val="00E435CC"/>
    <w:rsid w:val="00E53929"/>
    <w:rsid w:val="00E54F9E"/>
    <w:rsid w:val="00E5586E"/>
    <w:rsid w:val="00E56094"/>
    <w:rsid w:val="00E56F0F"/>
    <w:rsid w:val="00E6014F"/>
    <w:rsid w:val="00E626D3"/>
    <w:rsid w:val="00E649FE"/>
    <w:rsid w:val="00E6733B"/>
    <w:rsid w:val="00E70A92"/>
    <w:rsid w:val="00E73972"/>
    <w:rsid w:val="00E73B0C"/>
    <w:rsid w:val="00E75995"/>
    <w:rsid w:val="00E7702A"/>
    <w:rsid w:val="00E77276"/>
    <w:rsid w:val="00E80578"/>
    <w:rsid w:val="00E83133"/>
    <w:rsid w:val="00E842B7"/>
    <w:rsid w:val="00E8541B"/>
    <w:rsid w:val="00E911C2"/>
    <w:rsid w:val="00E91F50"/>
    <w:rsid w:val="00E92FC1"/>
    <w:rsid w:val="00E932D5"/>
    <w:rsid w:val="00E9349E"/>
    <w:rsid w:val="00E93A8C"/>
    <w:rsid w:val="00E941A4"/>
    <w:rsid w:val="00E96EA2"/>
    <w:rsid w:val="00E97339"/>
    <w:rsid w:val="00EA00B2"/>
    <w:rsid w:val="00EA0CA7"/>
    <w:rsid w:val="00EB0CB0"/>
    <w:rsid w:val="00EB51C2"/>
    <w:rsid w:val="00EB6925"/>
    <w:rsid w:val="00EB7FCE"/>
    <w:rsid w:val="00EC1DBA"/>
    <w:rsid w:val="00EC215E"/>
    <w:rsid w:val="00EC31E2"/>
    <w:rsid w:val="00EC3B07"/>
    <w:rsid w:val="00EC4435"/>
    <w:rsid w:val="00EC6365"/>
    <w:rsid w:val="00ED0AA5"/>
    <w:rsid w:val="00ED2776"/>
    <w:rsid w:val="00ED3952"/>
    <w:rsid w:val="00EE0528"/>
    <w:rsid w:val="00EE0AC9"/>
    <w:rsid w:val="00EE1E22"/>
    <w:rsid w:val="00EE25B5"/>
    <w:rsid w:val="00EE438B"/>
    <w:rsid w:val="00EE56B6"/>
    <w:rsid w:val="00EE5E22"/>
    <w:rsid w:val="00EE6800"/>
    <w:rsid w:val="00EF06D5"/>
    <w:rsid w:val="00EF5F3F"/>
    <w:rsid w:val="00F0080E"/>
    <w:rsid w:val="00F02C10"/>
    <w:rsid w:val="00F0348F"/>
    <w:rsid w:val="00F03B86"/>
    <w:rsid w:val="00F0609D"/>
    <w:rsid w:val="00F068AF"/>
    <w:rsid w:val="00F06E53"/>
    <w:rsid w:val="00F078A4"/>
    <w:rsid w:val="00F078F8"/>
    <w:rsid w:val="00F10A20"/>
    <w:rsid w:val="00F120CC"/>
    <w:rsid w:val="00F12F75"/>
    <w:rsid w:val="00F162A1"/>
    <w:rsid w:val="00F162F7"/>
    <w:rsid w:val="00F1681E"/>
    <w:rsid w:val="00F16DEB"/>
    <w:rsid w:val="00F17174"/>
    <w:rsid w:val="00F1742E"/>
    <w:rsid w:val="00F20384"/>
    <w:rsid w:val="00F20FAF"/>
    <w:rsid w:val="00F21F03"/>
    <w:rsid w:val="00F2239C"/>
    <w:rsid w:val="00F30E0F"/>
    <w:rsid w:val="00F3309A"/>
    <w:rsid w:val="00F336DA"/>
    <w:rsid w:val="00F350A6"/>
    <w:rsid w:val="00F35ABB"/>
    <w:rsid w:val="00F35DAC"/>
    <w:rsid w:val="00F40D33"/>
    <w:rsid w:val="00F43E04"/>
    <w:rsid w:val="00F44A4F"/>
    <w:rsid w:val="00F44DA3"/>
    <w:rsid w:val="00F469B7"/>
    <w:rsid w:val="00F4733B"/>
    <w:rsid w:val="00F47B8D"/>
    <w:rsid w:val="00F50581"/>
    <w:rsid w:val="00F5202C"/>
    <w:rsid w:val="00F55BE0"/>
    <w:rsid w:val="00F5641D"/>
    <w:rsid w:val="00F56ADC"/>
    <w:rsid w:val="00F601C0"/>
    <w:rsid w:val="00F602B4"/>
    <w:rsid w:val="00F62FD3"/>
    <w:rsid w:val="00F631FA"/>
    <w:rsid w:val="00F63286"/>
    <w:rsid w:val="00F649AA"/>
    <w:rsid w:val="00F65D23"/>
    <w:rsid w:val="00F70D49"/>
    <w:rsid w:val="00F7109A"/>
    <w:rsid w:val="00F713CE"/>
    <w:rsid w:val="00F77D8E"/>
    <w:rsid w:val="00F8299A"/>
    <w:rsid w:val="00F82A87"/>
    <w:rsid w:val="00F85A6D"/>
    <w:rsid w:val="00F85EF3"/>
    <w:rsid w:val="00F878BA"/>
    <w:rsid w:val="00F9152B"/>
    <w:rsid w:val="00F92C89"/>
    <w:rsid w:val="00F931CA"/>
    <w:rsid w:val="00F946E7"/>
    <w:rsid w:val="00F9553A"/>
    <w:rsid w:val="00F97CA1"/>
    <w:rsid w:val="00FA0582"/>
    <w:rsid w:val="00FA1FBB"/>
    <w:rsid w:val="00FA5134"/>
    <w:rsid w:val="00FA76DF"/>
    <w:rsid w:val="00FB0CC3"/>
    <w:rsid w:val="00FB5A8E"/>
    <w:rsid w:val="00FB5DE8"/>
    <w:rsid w:val="00FB78BD"/>
    <w:rsid w:val="00FC2578"/>
    <w:rsid w:val="00FC2B70"/>
    <w:rsid w:val="00FC5222"/>
    <w:rsid w:val="00FD35E9"/>
    <w:rsid w:val="00FD5AD7"/>
    <w:rsid w:val="00FD5E70"/>
    <w:rsid w:val="00FD6993"/>
    <w:rsid w:val="00FE64E1"/>
    <w:rsid w:val="00FE7F8A"/>
    <w:rsid w:val="00FF0BEA"/>
    <w:rsid w:val="00FF4F93"/>
    <w:rsid w:val="00FF7F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A02A30"/>
  <w15:chartTrackingRefBased/>
  <w15:docId w15:val="{88BE232B-E04A-498E-BC1A-14DA9F93A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Body Text" w:uiPriority="99"/>
    <w:lsdException w:name="Subtitle" w:qFormat="1"/>
    <w:lsdException w:name="Strong" w:qFormat="1"/>
    <w:lsdException w:name="Emphasis" w:qFormat="1"/>
    <w:lsdException w:name="Normal (Web)" w:uiPriority="99"/>
    <w:lsdException w:name="HTML Typewriter"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next w:val="BodyText"/>
    <w:qFormat/>
    <w:pPr>
      <w:keepNext/>
      <w:spacing w:before="240" w:after="120"/>
      <w:ind w:left="-391"/>
      <w:outlineLvl w:val="2"/>
    </w:pPr>
    <w:rPr>
      <w:rFonts w:ascii="Arial" w:hAnsi="Arial"/>
      <w:b/>
      <w:kern w:val="28"/>
      <w:sz w:val="36"/>
    </w:rPr>
  </w:style>
  <w:style w:type="paragraph" w:styleId="Heading4">
    <w:name w:val="heading 4"/>
    <w:next w:val="BodyText"/>
    <w:qFormat/>
    <w:pPr>
      <w:keepNext/>
      <w:spacing w:before="240" w:after="120"/>
      <w:ind w:left="-391"/>
      <w:outlineLvl w:val="3"/>
    </w:pPr>
    <w:rPr>
      <w:rFonts w:ascii="Arial" w:hAnsi="Arial"/>
      <w:b/>
      <w:sz w:val="28"/>
    </w:rPr>
  </w:style>
  <w:style w:type="paragraph" w:styleId="Heading6">
    <w:name w:val="heading 6"/>
    <w:basedOn w:val="Normal"/>
    <w:next w:val="Normal"/>
    <w:qFormat/>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pPr>
      <w:suppressAutoHyphens/>
      <w:spacing w:before="60" w:after="120"/>
      <w:jc w:val="both"/>
    </w:pPr>
  </w:style>
  <w:style w:type="paragraph" w:customStyle="1" w:styleId="Subheading">
    <w:name w:val="Subheading"/>
    <w:pPr>
      <w:widowControl w:val="0"/>
      <w:spacing w:before="60" w:after="120"/>
      <w:jc w:val="right"/>
    </w:pPr>
    <w:rPr>
      <w:rFonts w:ascii="Arial" w:hAnsi="Arial"/>
      <w:b/>
    </w:rPr>
  </w:style>
  <w:style w:type="paragraph" w:customStyle="1" w:styleId="Subheading3">
    <w:name w:val="Subheading3"/>
    <w:next w:val="BodyText"/>
    <w:pPr>
      <w:keepNext/>
      <w:spacing w:before="120" w:after="120"/>
    </w:pPr>
    <w:rPr>
      <w:rFonts w:ascii="Arial" w:hAnsi="Arial"/>
      <w:i/>
      <w:sz w:val="24"/>
    </w:rPr>
  </w:style>
  <w:style w:type="paragraph" w:customStyle="1" w:styleId="Window">
    <w:name w:val="Window"/>
    <w:pPr>
      <w:spacing w:before="80"/>
      <w:jc w:val="right"/>
    </w:pPr>
    <w:rPr>
      <w:rFonts w:ascii="Arial" w:hAnsi="Arial"/>
      <w:i/>
      <w:sz w:val="18"/>
      <w:lang w:val="en-US"/>
    </w:rPr>
  </w:style>
  <w:style w:type="paragraph" w:customStyle="1" w:styleId="Menu">
    <w:name w:val="Menu"/>
    <w:basedOn w:val="Window"/>
    <w:pPr>
      <w:spacing w:before="60" w:after="120"/>
      <w:jc w:val="left"/>
    </w:pPr>
  </w:style>
  <w:style w:type="paragraph" w:styleId="Caption">
    <w:name w:val="caption"/>
    <w:next w:val="Window"/>
    <w:qFormat/>
    <w:pPr>
      <w:spacing w:before="60" w:after="120"/>
      <w:jc w:val="right"/>
    </w:pPr>
    <w:rPr>
      <w:rFonts w:ascii="Arial" w:hAnsi="Arial"/>
      <w:b/>
      <w:noProof/>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Title">
    <w:name w:val="Title"/>
    <w:next w:val="Normal"/>
    <w:qFormat/>
    <w:pPr>
      <w:spacing w:after="120"/>
      <w:jc w:val="right"/>
    </w:pPr>
    <w:rPr>
      <w:rFonts w:ascii="Arial" w:hAnsi="Arial"/>
      <w:b/>
      <w:noProof/>
      <w:kern w:val="28"/>
      <w:sz w:val="56"/>
    </w:rPr>
  </w:style>
  <w:style w:type="paragraph" w:customStyle="1" w:styleId="BulletList">
    <w:name w:val="Bullet List"/>
    <w:pPr>
      <w:tabs>
        <w:tab w:val="left" w:pos="432"/>
        <w:tab w:val="left" w:pos="706"/>
        <w:tab w:val="left" w:pos="936"/>
      </w:tabs>
      <w:autoSpaceDE w:val="0"/>
      <w:autoSpaceDN w:val="0"/>
      <w:spacing w:before="100" w:line="280" w:lineRule="atLeast"/>
      <w:ind w:left="346" w:right="130" w:hanging="202"/>
      <w:jc w:val="both"/>
    </w:pPr>
    <w:rPr>
      <w:rFonts w:ascii="Verdana" w:hAnsi="Verdana"/>
      <w:sz w:val="16"/>
      <w:lang w:eastAsia="en-US"/>
    </w:rPr>
  </w:style>
  <w:style w:type="paragraph" w:customStyle="1" w:styleId="BulletList1">
    <w:name w:val="Bullet List 1"/>
    <w:next w:val="Normal"/>
    <w:pPr>
      <w:tabs>
        <w:tab w:val="left" w:pos="432"/>
        <w:tab w:val="left" w:pos="706"/>
        <w:tab w:val="left" w:pos="936"/>
      </w:tabs>
      <w:autoSpaceDE w:val="0"/>
      <w:autoSpaceDN w:val="0"/>
      <w:spacing w:before="100" w:line="280" w:lineRule="atLeast"/>
      <w:ind w:left="346" w:right="130" w:hanging="202"/>
      <w:jc w:val="both"/>
    </w:pPr>
    <w:rPr>
      <w:rFonts w:ascii="Verdana" w:hAnsi="Verdana"/>
      <w:sz w:val="16"/>
    </w:rPr>
  </w:style>
  <w:style w:type="paragraph" w:styleId="TOC1">
    <w:name w:val="toc 1"/>
    <w:basedOn w:val="Normal"/>
    <w:next w:val="Normal"/>
    <w:autoRedefine/>
    <w:semiHidden/>
    <w:pPr>
      <w:spacing w:before="240" w:after="120"/>
      <w:ind w:left="115" w:right="130"/>
    </w:pPr>
    <w:rPr>
      <w:rFonts w:ascii="Arial" w:hAnsi="Arial"/>
      <w:b/>
      <w:sz w:val="28"/>
    </w:rPr>
  </w:style>
  <w:style w:type="paragraph" w:customStyle="1" w:styleId="JumpfromContents">
    <w:name w:val="Jump from Contents"/>
    <w:basedOn w:val="Normal"/>
    <w:pPr>
      <w:spacing w:before="20" w:after="60" w:line="280" w:lineRule="atLeast"/>
      <w:ind w:left="115" w:right="130"/>
    </w:pPr>
    <w:rPr>
      <w:rFonts w:ascii="Verdana" w:hAnsi="Verdana"/>
      <w:b/>
      <w:sz w:val="22"/>
      <w:u w:val="double"/>
    </w:rPr>
  </w:style>
  <w:style w:type="paragraph" w:customStyle="1" w:styleId="RelatedHead">
    <w:name w:val="RelatedHead"/>
    <w:basedOn w:val="Normal"/>
    <w:next w:val="Normal"/>
    <w:pPr>
      <w:spacing w:before="180" w:after="20"/>
      <w:ind w:left="115" w:right="130"/>
    </w:pPr>
    <w:rPr>
      <w:rFonts w:ascii="Arial" w:hAnsi="Arial"/>
      <w:b/>
      <w:color w:val="0000FF"/>
      <w:sz w:val="22"/>
    </w:r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spacing w:before="80"/>
      <w:ind w:left="115" w:right="130"/>
    </w:pPr>
    <w:rPr>
      <w:rFonts w:ascii="Arial" w:hAnsi="Arial"/>
      <w:b/>
      <w:sz w:val="16"/>
    </w:rPr>
  </w:style>
  <w:style w:type="paragraph" w:customStyle="1" w:styleId="JumpfromList">
    <w:name w:val="Jump from List"/>
    <w:basedOn w:val="Normal"/>
    <w:pPr>
      <w:spacing w:after="60" w:line="280" w:lineRule="atLeast"/>
      <w:ind w:left="115" w:right="130"/>
    </w:pPr>
    <w:rPr>
      <w:rFonts w:ascii="Verdana" w:hAnsi="Verdana"/>
      <w:sz w:val="16"/>
      <w:u w:val="double"/>
    </w:rPr>
  </w:style>
  <w:style w:type="character" w:customStyle="1" w:styleId="BulletListChar">
    <w:name w:val="Bullet List Char"/>
    <w:basedOn w:val="DefaultParagraphFont"/>
    <w:rPr>
      <w:rFonts w:ascii="Verdana" w:hAnsi="Verdana"/>
      <w:sz w:val="16"/>
      <w:lang w:val="en-GB" w:eastAsia="en-US" w:bidi="ar-SA"/>
    </w:rPr>
  </w:style>
  <w:style w:type="paragraph" w:styleId="ListBullet">
    <w:name w:val="List Bullet"/>
    <w:basedOn w:val="Normal"/>
    <w:autoRedefine/>
    <w:pPr>
      <w:numPr>
        <w:numId w:val="1"/>
      </w:numPr>
      <w:spacing w:before="60" w:after="60"/>
      <w:ind w:left="357" w:right="130" w:hanging="357"/>
      <w:jc w:val="both"/>
    </w:pPr>
    <w:rPr>
      <w:rFonts w:ascii="Arial" w:hAnsi="Arial"/>
      <w:sz w:val="16"/>
      <w:lang w:eastAsia="en-US"/>
    </w:rPr>
  </w:style>
  <w:style w:type="paragraph" w:customStyle="1" w:styleId="Menubullet">
    <w:name w:val="Menu bullet"/>
    <w:basedOn w:val="Menu"/>
    <w:pPr>
      <w:numPr>
        <w:numId w:val="3"/>
      </w:numPr>
      <w:tabs>
        <w:tab w:val="clear" w:pos="360"/>
      </w:tabs>
      <w:spacing w:before="0" w:after="60"/>
      <w:ind w:left="284" w:right="130" w:hanging="284"/>
    </w:pPr>
    <w:rPr>
      <w:lang w:eastAsia="en-US"/>
    </w:rPr>
  </w:style>
  <w:style w:type="paragraph" w:customStyle="1" w:styleId="NumberList1">
    <w:name w:val="Number List 1"/>
    <w:basedOn w:val="BodyText"/>
    <w:next w:val="NumberList"/>
    <w:pPr>
      <w:numPr>
        <w:numId w:val="2"/>
      </w:numPr>
      <w:spacing w:line="280" w:lineRule="atLeast"/>
      <w:ind w:right="130"/>
    </w:pPr>
    <w:rPr>
      <w:rFonts w:ascii="Verdana" w:hAnsi="Verdana"/>
      <w:sz w:val="16"/>
      <w:lang w:val="en-US" w:eastAsia="en-US"/>
    </w:rPr>
  </w:style>
  <w:style w:type="paragraph" w:customStyle="1" w:styleId="NumberList">
    <w:name w:val="Number List"/>
    <w:pPr>
      <w:spacing w:before="100" w:line="280" w:lineRule="atLeast"/>
      <w:ind w:left="317" w:right="130" w:hanging="202"/>
      <w:jc w:val="both"/>
    </w:pPr>
    <w:rPr>
      <w:rFonts w:ascii="Verdana" w:hAnsi="Verdana"/>
      <w:sz w:val="16"/>
      <w:lang w:eastAsia="en-US"/>
    </w:rPr>
  </w:style>
  <w:style w:type="paragraph" w:customStyle="1" w:styleId="TipNoteTextBulleted">
    <w:name w:val="Tip/Note Text Bulleted"/>
    <w:basedOn w:val="TipNoteText"/>
    <w:pPr>
      <w:numPr>
        <w:numId w:val="4"/>
      </w:numPr>
      <w:tabs>
        <w:tab w:val="clear" w:pos="360"/>
        <w:tab w:val="left" w:pos="302"/>
      </w:tabs>
      <w:ind w:hanging="187"/>
    </w:pPr>
  </w:style>
  <w:style w:type="paragraph" w:customStyle="1" w:styleId="TipNoteText">
    <w:name w:val="Tip/Note Text"/>
    <w:basedOn w:val="Normal"/>
    <w:pPr>
      <w:spacing w:before="80"/>
      <w:ind w:left="302" w:right="130"/>
    </w:pPr>
    <w:rPr>
      <w:rFonts w:ascii="Arial" w:hAnsi="Arial"/>
      <w:sz w:val="16"/>
      <w:lang w:eastAsia="en-US"/>
    </w:rPr>
  </w:style>
  <w:style w:type="paragraph" w:customStyle="1" w:styleId="TopicTextBulleted">
    <w:name w:val="Topic Text Bulleted"/>
    <w:basedOn w:val="Normal"/>
    <w:pPr>
      <w:numPr>
        <w:numId w:val="5"/>
      </w:numPr>
      <w:tabs>
        <w:tab w:val="clear" w:pos="360"/>
        <w:tab w:val="left" w:pos="302"/>
      </w:tabs>
      <w:spacing w:before="80"/>
      <w:ind w:right="130" w:hanging="187"/>
    </w:pPr>
    <w:rPr>
      <w:rFonts w:ascii="Arial" w:hAnsi="Arial"/>
      <w:sz w:val="16"/>
      <w:lang w:eastAsia="en-US"/>
    </w:rPr>
  </w:style>
  <w:style w:type="paragraph" w:customStyle="1" w:styleId="TableHeading">
    <w:name w:val="Table Heading"/>
    <w:next w:val="Table"/>
    <w:pPr>
      <w:spacing w:before="120" w:after="180"/>
      <w:jc w:val="center"/>
    </w:pPr>
    <w:rPr>
      <w:rFonts w:ascii="Arial" w:hAnsi="Arial"/>
      <w:sz w:val="18"/>
      <w:lang w:eastAsia="en-US"/>
    </w:rPr>
  </w:style>
  <w:style w:type="paragraph" w:customStyle="1" w:styleId="Table">
    <w:name w:val="Table"/>
    <w:basedOn w:val="Normal"/>
    <w:pPr>
      <w:tabs>
        <w:tab w:val="center" w:pos="556"/>
      </w:tabs>
      <w:suppressAutoHyphens/>
      <w:spacing w:before="60" w:after="60"/>
      <w:ind w:left="115" w:right="130"/>
    </w:pPr>
    <w:rPr>
      <w:rFonts w:ascii="Arial" w:hAnsi="Arial"/>
      <w:sz w:val="18"/>
      <w:lang w:eastAsia="en-US"/>
    </w:rPr>
  </w:style>
  <w:style w:type="paragraph" w:styleId="DocumentMap">
    <w:name w:val="Document Map"/>
    <w:basedOn w:val="Normal"/>
    <w:semiHidden/>
    <w:pPr>
      <w:shd w:val="clear" w:color="auto" w:fill="000080"/>
    </w:pPr>
    <w:rPr>
      <w:rFonts w:ascii="Tahoma" w:hAnsi="Tahoma" w:cs="Tahoma"/>
    </w:r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customStyle="1" w:styleId="body-text">
    <w:name w:val="body-text"/>
    <w:basedOn w:val="Normal"/>
    <w:pPr>
      <w:spacing w:before="100"/>
      <w:ind w:left="115" w:right="130"/>
    </w:pPr>
    <w:rPr>
      <w:rFonts w:ascii="Verdana" w:hAnsi="Verdana" w:cs="Arial"/>
      <w:sz w:val="16"/>
      <w:szCs w:val="16"/>
    </w:rPr>
  </w:style>
  <w:style w:type="paragraph" w:customStyle="1" w:styleId="subheading0">
    <w:name w:val="subheading"/>
    <w:basedOn w:val="Normal"/>
    <w:pPr>
      <w:spacing w:before="60" w:after="120"/>
      <w:ind w:left="115" w:right="130"/>
      <w:jc w:val="right"/>
    </w:pPr>
    <w:rPr>
      <w:rFonts w:ascii="Arial" w:hAnsi="Arial" w:cs="Arial"/>
      <w:b/>
      <w:bCs/>
    </w:rPr>
  </w:style>
  <w:style w:type="paragraph" w:customStyle="1" w:styleId="subheading30">
    <w:name w:val="subheading3"/>
    <w:basedOn w:val="Normal"/>
    <w:pPr>
      <w:spacing w:before="120" w:after="120"/>
      <w:ind w:left="115" w:right="130"/>
    </w:pPr>
    <w:rPr>
      <w:rFonts w:ascii="Arial" w:hAnsi="Arial" w:cs="Arial"/>
      <w:i/>
      <w:iCs/>
      <w:sz w:val="24"/>
      <w:szCs w:val="24"/>
    </w:rPr>
  </w:style>
  <w:style w:type="paragraph" w:customStyle="1" w:styleId="window0">
    <w:name w:val="window"/>
    <w:basedOn w:val="Normal"/>
    <w:pPr>
      <w:spacing w:before="100"/>
      <w:ind w:left="115" w:right="130"/>
      <w:jc w:val="right"/>
    </w:pPr>
    <w:rPr>
      <w:rFonts w:ascii="Arial" w:hAnsi="Arial" w:cs="Arial"/>
      <w:i/>
      <w:iCs/>
      <w:sz w:val="18"/>
      <w:szCs w:val="18"/>
    </w:rPr>
  </w:style>
  <w:style w:type="paragraph" w:customStyle="1" w:styleId="ReferenceLine">
    <w:name w:val="Reference Line"/>
    <w:basedOn w:val="BodyText"/>
    <w:rPr>
      <w:lang w:eastAsia="en-US"/>
    </w:rPr>
  </w:style>
  <w:style w:type="paragraph" w:styleId="NormalWeb">
    <w:name w:val="Normal (Web)"/>
    <w:basedOn w:val="Normal"/>
    <w:uiPriority w:val="99"/>
    <w:pPr>
      <w:spacing w:before="100" w:beforeAutospacing="1" w:after="100" w:afterAutospacing="1"/>
    </w:pPr>
    <w:rPr>
      <w:sz w:val="24"/>
      <w:szCs w:val="24"/>
      <w:lang w:eastAsia="en-US"/>
    </w:rPr>
  </w:style>
  <w:style w:type="paragraph" w:styleId="Index3">
    <w:name w:val="index 3"/>
    <w:basedOn w:val="Normal"/>
    <w:next w:val="Normal"/>
    <w:autoRedefine/>
    <w:semiHidden/>
    <w:rsid w:val="00373564"/>
    <w:pPr>
      <w:numPr>
        <w:numId w:val="7"/>
      </w:numPr>
      <w:tabs>
        <w:tab w:val="clear" w:pos="360"/>
      </w:tabs>
      <w:ind w:left="601" w:hanging="198"/>
    </w:pPr>
    <w:rPr>
      <w:sz w:val="18"/>
      <w:lang w:eastAsia="en-US"/>
    </w:rPr>
  </w:style>
  <w:style w:type="paragraph" w:styleId="BodyText3">
    <w:name w:val="Body Text 3"/>
    <w:basedOn w:val="Normal"/>
    <w:rsid w:val="00F55BE0"/>
    <w:pPr>
      <w:spacing w:after="120"/>
    </w:pPr>
    <w:rPr>
      <w:sz w:val="16"/>
      <w:szCs w:val="16"/>
    </w:rPr>
  </w:style>
  <w:style w:type="character" w:customStyle="1" w:styleId="BodyTextChar">
    <w:name w:val="Body Text Char"/>
    <w:basedOn w:val="DefaultParagraphFont"/>
    <w:link w:val="BodyText"/>
    <w:rsid w:val="00EC31E2"/>
    <w:rPr>
      <w:lang w:val="en-GB" w:eastAsia="en-GB" w:bidi="ar-SA"/>
    </w:rPr>
  </w:style>
  <w:style w:type="paragraph" w:customStyle="1" w:styleId="NarrowLine">
    <w:name w:val="Narrow Line"/>
    <w:next w:val="BodyText"/>
    <w:rsid w:val="00285E68"/>
    <w:rPr>
      <w:noProof/>
      <w:sz w:val="12"/>
      <w:lang w:val="en-US" w:eastAsia="en-US"/>
    </w:rPr>
  </w:style>
  <w:style w:type="paragraph" w:styleId="ListParagraph">
    <w:name w:val="List Paragraph"/>
    <w:basedOn w:val="Normal"/>
    <w:uiPriority w:val="34"/>
    <w:qFormat/>
    <w:rsid w:val="00103A85"/>
    <w:pPr>
      <w:ind w:left="720"/>
      <w:contextualSpacing/>
    </w:pPr>
  </w:style>
  <w:style w:type="character" w:customStyle="1" w:styleId="block">
    <w:name w:val="block"/>
    <w:basedOn w:val="DefaultParagraphFont"/>
    <w:rsid w:val="003157D2"/>
  </w:style>
  <w:style w:type="character" w:customStyle="1" w:styleId="BodyTextChar1">
    <w:name w:val="Body Text Char1"/>
    <w:uiPriority w:val="99"/>
    <w:rsid w:val="00207A5E"/>
  </w:style>
  <w:style w:type="character" w:styleId="HTMLTypewriter">
    <w:name w:val="HTML Typewriter"/>
    <w:basedOn w:val="DefaultParagraphFont"/>
    <w:uiPriority w:val="99"/>
    <w:unhideWhenUsed/>
    <w:rsid w:val="00EE1E22"/>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1164448">
      <w:bodyDiv w:val="1"/>
      <w:marLeft w:val="0"/>
      <w:marRight w:val="0"/>
      <w:marTop w:val="0"/>
      <w:marBottom w:val="0"/>
      <w:divBdr>
        <w:top w:val="none" w:sz="0" w:space="0" w:color="auto"/>
        <w:left w:val="none" w:sz="0" w:space="0" w:color="auto"/>
        <w:bottom w:val="none" w:sz="0" w:space="0" w:color="auto"/>
        <w:right w:val="none" w:sz="0" w:space="0" w:color="auto"/>
      </w:divBdr>
    </w:div>
    <w:div w:id="439835641">
      <w:bodyDiv w:val="1"/>
      <w:marLeft w:val="0"/>
      <w:marRight w:val="0"/>
      <w:marTop w:val="0"/>
      <w:marBottom w:val="0"/>
      <w:divBdr>
        <w:top w:val="none" w:sz="0" w:space="0" w:color="auto"/>
        <w:left w:val="none" w:sz="0" w:space="0" w:color="auto"/>
        <w:bottom w:val="none" w:sz="0" w:space="0" w:color="auto"/>
        <w:right w:val="none" w:sz="0" w:space="0" w:color="auto"/>
      </w:divBdr>
    </w:div>
    <w:div w:id="650184165">
      <w:bodyDiv w:val="1"/>
      <w:marLeft w:val="0"/>
      <w:marRight w:val="0"/>
      <w:marTop w:val="0"/>
      <w:marBottom w:val="0"/>
      <w:divBdr>
        <w:top w:val="none" w:sz="0" w:space="0" w:color="auto"/>
        <w:left w:val="none" w:sz="0" w:space="0" w:color="auto"/>
        <w:bottom w:val="none" w:sz="0" w:space="0" w:color="auto"/>
        <w:right w:val="none" w:sz="0" w:space="0" w:color="auto"/>
      </w:divBdr>
      <w:divsChild>
        <w:div w:id="534736187">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8215746">
              <w:marLeft w:val="0"/>
              <w:marRight w:val="0"/>
              <w:marTop w:val="0"/>
              <w:marBottom w:val="0"/>
              <w:divBdr>
                <w:top w:val="none" w:sz="0" w:space="0" w:color="auto"/>
                <w:left w:val="none" w:sz="0" w:space="0" w:color="auto"/>
                <w:bottom w:val="none" w:sz="0" w:space="0" w:color="auto"/>
                <w:right w:val="none" w:sz="0" w:space="0" w:color="auto"/>
              </w:divBdr>
            </w:div>
            <w:div w:id="427819623">
              <w:marLeft w:val="0"/>
              <w:marRight w:val="0"/>
              <w:marTop w:val="0"/>
              <w:marBottom w:val="0"/>
              <w:divBdr>
                <w:top w:val="none" w:sz="0" w:space="0" w:color="auto"/>
                <w:left w:val="none" w:sz="0" w:space="0" w:color="auto"/>
                <w:bottom w:val="none" w:sz="0" w:space="0" w:color="auto"/>
                <w:right w:val="none" w:sz="0" w:space="0" w:color="auto"/>
              </w:divBdr>
            </w:div>
            <w:div w:id="460078368">
              <w:marLeft w:val="0"/>
              <w:marRight w:val="0"/>
              <w:marTop w:val="0"/>
              <w:marBottom w:val="0"/>
              <w:divBdr>
                <w:top w:val="none" w:sz="0" w:space="0" w:color="auto"/>
                <w:left w:val="none" w:sz="0" w:space="0" w:color="auto"/>
                <w:bottom w:val="none" w:sz="0" w:space="0" w:color="auto"/>
                <w:right w:val="none" w:sz="0" w:space="0" w:color="auto"/>
              </w:divBdr>
            </w:div>
            <w:div w:id="1069304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490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Design%20Specification%2020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6365CD-DF7A-4C25-B2D2-49A5528E3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Design Specification 2002.dot</Template>
  <TotalTime>18</TotalTime>
  <Pages>9</Pages>
  <Words>618</Words>
  <Characters>3527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Product Maintenance - Image Files</vt:lpstr>
    </vt:vector>
  </TitlesOfParts>
  <Manager>AJU</Manager>
  <Company>TIS Software Ltd</Company>
  <LinksUpToDate>false</LinksUpToDate>
  <CharactersWithSpaces>4137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Product Maintenance - Image Files</dc:title>
  <dc:subject>Product Maintenance - Image Files</dc:subject>
  <dc:creator>DCP</dc:creator>
  <cp:keywords>1.0</cp:keywords>
  <dc:description>The requirement is to update Global 3000 to allow image files to be associated with products and provide the ability to display them from within the distribution modules.</dc:description>
  <cp:lastModifiedBy>Robinson, Rick</cp:lastModifiedBy>
  <cp:revision>5</cp:revision>
  <cp:lastPrinted>2019-01-08T16:47:00Z</cp:lastPrinted>
  <dcterms:created xsi:type="dcterms:W3CDTF">2018-12-14T12:15:00Z</dcterms:created>
  <dcterms:modified xsi:type="dcterms:W3CDTF">2019-01-17T10:56:00Z</dcterms:modified>
</cp:coreProperties>
</file>