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27ADC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5F258E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5F258E">
      <w:pPr>
        <w:pStyle w:val="Title"/>
      </w:pPr>
      <w:r>
        <w:t>Bank name from sort code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Pr="008E645B" w:rsidRDefault="009D395B" w:rsidP="009D395B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2D04C8">
        <w:rPr>
          <w:rFonts w:ascii="CG Omega" w:hAnsi="CG Omega"/>
          <w:sz w:val="24"/>
        </w:rPr>
        <w:t>Th</w:t>
      </w:r>
      <w:r w:rsidR="00315807">
        <w:rPr>
          <w:rFonts w:ascii="CG Omega" w:hAnsi="CG Omega"/>
          <w:sz w:val="24"/>
        </w:rPr>
        <w:t>is</w:t>
      </w:r>
      <w:r w:rsidR="002D04C8">
        <w:rPr>
          <w:rFonts w:ascii="CG Omega" w:hAnsi="CG Omega"/>
          <w:sz w:val="24"/>
        </w:rPr>
        <w:t xml:space="preserve"> </w:t>
      </w:r>
      <w:r w:rsidR="005F258E">
        <w:rPr>
          <w:rFonts w:ascii="CG Omega" w:hAnsi="CG Omega"/>
          <w:sz w:val="24"/>
        </w:rPr>
        <w:t xml:space="preserve">service pack </w:t>
      </w:r>
      <w:r w:rsidR="002D04C8">
        <w:rPr>
          <w:rFonts w:ascii="CG Omega" w:hAnsi="CG Omega"/>
          <w:sz w:val="24"/>
        </w:rPr>
        <w:t>provide</w:t>
      </w:r>
      <w:r w:rsidR="00315807">
        <w:rPr>
          <w:rFonts w:ascii="CG Omega" w:hAnsi="CG Omega"/>
          <w:sz w:val="24"/>
        </w:rPr>
        <w:t>s</w:t>
      </w:r>
      <w:r w:rsidR="002D04C8">
        <w:rPr>
          <w:rFonts w:ascii="CG Omega" w:hAnsi="CG Omega"/>
          <w:sz w:val="24"/>
        </w:rPr>
        <w:t xml:space="preserve"> the ability </w:t>
      </w:r>
      <w:r w:rsidR="009E7BB7">
        <w:rPr>
          <w:rFonts w:ascii="CG Omega" w:hAnsi="CG Omega"/>
          <w:sz w:val="24"/>
        </w:rPr>
        <w:t>to default the bank name based on the bank sort</w:t>
      </w:r>
      <w:r w:rsidR="00AB0656">
        <w:rPr>
          <w:rFonts w:ascii="CG Omega" w:hAnsi="CG Omega"/>
          <w:sz w:val="24"/>
        </w:rPr>
        <w:t xml:space="preserve"> </w:t>
      </w:r>
      <w:r w:rsidR="009E7BB7">
        <w:rPr>
          <w:rFonts w:ascii="CG Omega" w:hAnsi="CG Omega"/>
          <w:sz w:val="24"/>
        </w:rPr>
        <w:t>code.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:rsidTr="00AD55B4">
        <w:trPr>
          <w:trHeight w:val="240"/>
        </w:trPr>
        <w:tc>
          <w:tcPr>
            <w:tcW w:w="10173" w:type="dxa"/>
          </w:tcPr>
          <w:p w:rsidR="00F840CC" w:rsidRPr="00AB1A3F" w:rsidRDefault="00AD55B4" w:rsidP="005F258E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The changes introduce a new </w:t>
            </w:r>
            <w:r w:rsidR="005F258E">
              <w:rPr>
                <w:rFonts w:ascii="CG Omega" w:hAnsi="CG Omega"/>
                <w:sz w:val="24"/>
                <w:szCs w:val="24"/>
                <w:lang w:val="en"/>
              </w:rPr>
              <w:t>facility, so</w:t>
            </w:r>
            <w:r w:rsidR="009E7BB7">
              <w:rPr>
                <w:rFonts w:ascii="CG Omega" w:hAnsi="CG Omega"/>
                <w:sz w:val="24"/>
                <w:szCs w:val="24"/>
                <w:lang w:val="en"/>
              </w:rPr>
              <w:t xml:space="preserve"> that when a bank sort code is added/updated the software offers the bank name as a default (which can be edited)</w:t>
            </w:r>
            <w:r w:rsidR="00C9737E">
              <w:rPr>
                <w:rFonts w:ascii="CG Omega" w:hAnsi="CG Omega"/>
                <w:sz w:val="24"/>
                <w:szCs w:val="24"/>
                <w:lang w:val="en"/>
              </w:rPr>
              <w:t>.</w:t>
            </w:r>
          </w:p>
        </w:tc>
      </w:tr>
      <w:tr w:rsidR="00C9737E" w:rsidRPr="008E645B" w:rsidTr="00AD55B4">
        <w:trPr>
          <w:trHeight w:val="240"/>
        </w:trPr>
        <w:tc>
          <w:tcPr>
            <w:tcW w:w="10173" w:type="dxa"/>
          </w:tcPr>
          <w:p w:rsidR="00C9737E" w:rsidRDefault="00C9737E" w:rsidP="00C9737E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The order of the bank detail fields is standardized.</w:t>
            </w:r>
          </w:p>
        </w:tc>
      </w:tr>
    </w:tbl>
    <w:p w:rsidR="005F258E" w:rsidRDefault="005F258E">
      <w:pPr>
        <w:rPr>
          <w:rFonts w:ascii="Arial" w:hAnsi="Arial"/>
          <w:b/>
          <w:sz w:val="22"/>
        </w:rPr>
      </w:pPr>
    </w:p>
    <w:p w:rsidR="005F258E" w:rsidRDefault="005F258E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B0138F" w:rsidRDefault="00B0138F">
      <w:pPr>
        <w:rPr>
          <w:rFonts w:ascii="Arial" w:hAnsi="Arial"/>
          <w:b/>
          <w:sz w:val="22"/>
        </w:rPr>
      </w:pPr>
    </w:p>
    <w:p w:rsidR="00EC51D0" w:rsidRDefault="00EC51D0" w:rsidP="00EC51D0">
      <w:pPr>
        <w:rPr>
          <w:rFonts w:ascii="Arial" w:hAnsi="Arial"/>
          <w:b/>
          <w:sz w:val="22"/>
        </w:rPr>
      </w:pPr>
    </w:p>
    <w:p w:rsidR="00343736" w:rsidRDefault="00763991" w:rsidP="005F258E">
      <w:pPr>
        <w:pStyle w:val="Heading3"/>
        <w:tabs>
          <w:tab w:val="left" w:pos="1988"/>
        </w:tabs>
        <w:ind w:left="0"/>
      </w:pPr>
      <w:r>
        <w:t>Company Parameters – Cash Book Control Accounts – Bank Details.</w:t>
      </w:r>
    </w:p>
    <w:p w:rsidR="005F258E" w:rsidRPr="005F258E" w:rsidRDefault="0007499F" w:rsidP="005F258E">
      <w:pPr>
        <w:pStyle w:val="BodyText"/>
      </w:pPr>
      <w:r>
        <w:rPr>
          <w:noProof/>
        </w:rPr>
        <w:drawing>
          <wp:inline distT="0" distB="0" distL="0" distR="0" wp14:anchorId="2473C661" wp14:editId="55D2090F">
            <wp:extent cx="6153150" cy="4857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763991" w:rsidTr="001270B6">
        <w:trPr>
          <w:cantSplit/>
        </w:trPr>
        <w:tc>
          <w:tcPr>
            <w:tcW w:w="2269" w:type="dxa"/>
          </w:tcPr>
          <w:p w:rsidR="00763991" w:rsidRDefault="00763991" w:rsidP="00763991">
            <w:pPr>
              <w:pStyle w:val="subheading0"/>
            </w:pPr>
            <w:r>
              <w:t>Sort code</w:t>
            </w:r>
          </w:p>
        </w:tc>
        <w:tc>
          <w:tcPr>
            <w:tcW w:w="6945" w:type="dxa"/>
          </w:tcPr>
          <w:p w:rsidR="00763991" w:rsidRDefault="00763991" w:rsidP="00315807">
            <w:pPr>
              <w:pStyle w:val="BodyText"/>
            </w:pPr>
            <w:r>
              <w:t>The sort code i</w:t>
            </w:r>
            <w:r w:rsidR="00315807">
              <w:t>n</w:t>
            </w:r>
            <w:r>
              <w:t xml:space="preserve"> up to eight characters.</w:t>
            </w:r>
          </w:p>
        </w:tc>
      </w:tr>
      <w:tr w:rsidR="00691829" w:rsidTr="00BE182F">
        <w:trPr>
          <w:cantSplit/>
        </w:trPr>
        <w:tc>
          <w:tcPr>
            <w:tcW w:w="2269" w:type="dxa"/>
            <w:shd w:val="clear" w:color="auto" w:fill="D9D9D9" w:themeFill="background1" w:themeFillShade="D9"/>
          </w:tcPr>
          <w:p w:rsidR="00691829" w:rsidRPr="00763991" w:rsidRDefault="00691829" w:rsidP="00691829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Please Note</w:t>
            </w:r>
          </w:p>
        </w:tc>
        <w:tc>
          <w:tcPr>
            <w:tcW w:w="6945" w:type="dxa"/>
            <w:shd w:val="clear" w:color="auto" w:fill="D9D9D9" w:themeFill="background1" w:themeFillShade="D9"/>
          </w:tcPr>
          <w:p w:rsidR="00691829" w:rsidRPr="00691829" w:rsidRDefault="00691829" w:rsidP="00691829">
            <w:pPr>
              <w:spacing w:before="60" w:after="120"/>
            </w:pPr>
            <w:r>
              <w:t>W</w:t>
            </w:r>
            <w:r w:rsidRPr="00691829">
              <w:t>hen a sort code is added/amended</w:t>
            </w:r>
            <w:r>
              <w:t>,</w:t>
            </w:r>
            <w:r w:rsidRPr="00691829">
              <w:t xml:space="preserve"> the bank name is </w:t>
            </w:r>
            <w:r>
              <w:t xml:space="preserve">(if possible) </w:t>
            </w:r>
            <w:r w:rsidRPr="00691829">
              <w:t>automat</w:t>
            </w:r>
            <w:r>
              <w:t xml:space="preserve">ically defaulted. </w:t>
            </w:r>
          </w:p>
        </w:tc>
      </w:tr>
    </w:tbl>
    <w:p w:rsidR="00343736" w:rsidRDefault="00343736" w:rsidP="00343736">
      <w:pPr>
        <w:pStyle w:val="BodyText"/>
        <w:tabs>
          <w:tab w:val="left" w:pos="1988"/>
        </w:tabs>
        <w:rPr>
          <w:i/>
          <w:iCs/>
        </w:rPr>
      </w:pPr>
    </w:p>
    <w:p w:rsidR="0062720D" w:rsidRDefault="0062720D">
      <w:pPr>
        <w:rPr>
          <w:rFonts w:ascii="Arial" w:hAnsi="Arial"/>
          <w:b/>
          <w:sz w:val="22"/>
        </w:rPr>
      </w:pPr>
    </w:p>
    <w:p w:rsidR="00441CCD" w:rsidRDefault="00BE182F" w:rsidP="005F258E">
      <w:pPr>
        <w:pStyle w:val="Heading3"/>
        <w:ind w:left="0"/>
      </w:pPr>
      <w:r>
        <w:lastRenderedPageBreak/>
        <w:t xml:space="preserve">Cash Manager – Cash Book Maintenance </w:t>
      </w:r>
    </w:p>
    <w:p w:rsidR="005F258E" w:rsidRPr="005F258E" w:rsidRDefault="005F258E" w:rsidP="005F258E">
      <w:pPr>
        <w:pStyle w:val="BodyText"/>
      </w:pPr>
      <w:r>
        <w:rPr>
          <w:noProof/>
        </w:rPr>
        <w:drawing>
          <wp:inline distT="0" distB="0" distL="0" distR="0" wp14:anchorId="38E91283" wp14:editId="480818EB">
            <wp:extent cx="6409055" cy="4381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441CCD" w:rsidRPr="008E645B" w:rsidTr="00441CCD">
        <w:trPr>
          <w:cantSplit/>
          <w:trHeight w:val="461"/>
        </w:trPr>
        <w:tc>
          <w:tcPr>
            <w:tcW w:w="2268" w:type="dxa"/>
          </w:tcPr>
          <w:p w:rsidR="00441CCD" w:rsidRDefault="00441CCD" w:rsidP="00441CCD">
            <w:pPr>
              <w:pStyle w:val="subheading0"/>
            </w:pPr>
            <w:r>
              <w:t>Sort code</w:t>
            </w:r>
          </w:p>
        </w:tc>
        <w:tc>
          <w:tcPr>
            <w:tcW w:w="6946" w:type="dxa"/>
          </w:tcPr>
          <w:p w:rsidR="00441CCD" w:rsidRDefault="00441CCD" w:rsidP="00441CCD">
            <w:pPr>
              <w:pStyle w:val="BodyText"/>
            </w:pPr>
            <w:r>
              <w:t>The sort code of the bank branch in up to eight characters.</w:t>
            </w:r>
          </w:p>
        </w:tc>
      </w:tr>
      <w:tr w:rsidR="00441CCD" w:rsidRPr="008E645B" w:rsidTr="00441CCD">
        <w:trPr>
          <w:cantSplit/>
          <w:trHeight w:val="461"/>
        </w:trPr>
        <w:tc>
          <w:tcPr>
            <w:tcW w:w="2268" w:type="dxa"/>
            <w:shd w:val="clear" w:color="auto" w:fill="D9D9D9" w:themeFill="background1" w:themeFillShade="D9"/>
          </w:tcPr>
          <w:p w:rsidR="00441CCD" w:rsidRPr="00763991" w:rsidRDefault="00441CCD" w:rsidP="00441CCD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Please Note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441CCD" w:rsidRDefault="00691829" w:rsidP="00441CCD">
            <w:pPr>
              <w:pStyle w:val="BodyText"/>
              <w:tabs>
                <w:tab w:val="left" w:pos="1988"/>
              </w:tabs>
            </w:pPr>
            <w:r>
              <w:t>W</w:t>
            </w:r>
            <w:r w:rsidRPr="00691829">
              <w:t>hen a sort code is added/amended</w:t>
            </w:r>
            <w:r>
              <w:t>,</w:t>
            </w:r>
            <w:r w:rsidRPr="00691829">
              <w:t xml:space="preserve"> the bank name is </w:t>
            </w:r>
            <w:r>
              <w:t xml:space="preserve">(if possible) </w:t>
            </w:r>
            <w:r w:rsidRPr="00691829">
              <w:t>automat</w:t>
            </w:r>
            <w:r>
              <w:t>ically defaulted.</w:t>
            </w:r>
          </w:p>
        </w:tc>
      </w:tr>
    </w:tbl>
    <w:p w:rsidR="0062720D" w:rsidRDefault="0062720D">
      <w:pPr>
        <w:rPr>
          <w:rFonts w:ascii="Arial" w:hAnsi="Arial"/>
          <w:b/>
          <w:sz w:val="22"/>
        </w:rPr>
      </w:pPr>
    </w:p>
    <w:p w:rsidR="0062720D" w:rsidRDefault="0062720D">
      <w:pPr>
        <w:rPr>
          <w:rFonts w:ascii="Arial" w:hAnsi="Arial"/>
          <w:b/>
          <w:sz w:val="22"/>
        </w:rPr>
      </w:pPr>
    </w:p>
    <w:p w:rsidR="007631B4" w:rsidRDefault="007631B4" w:rsidP="009A29EA">
      <w:pPr>
        <w:pStyle w:val="Heading3"/>
        <w:ind w:left="0"/>
      </w:pPr>
      <w:r>
        <w:lastRenderedPageBreak/>
        <w:t xml:space="preserve">Customer Maintenance </w:t>
      </w:r>
      <w:r w:rsidR="00F17998">
        <w:t>–</w:t>
      </w:r>
      <w:r>
        <w:t xml:space="preserve"> </w:t>
      </w:r>
      <w:r w:rsidR="00F17998">
        <w:t>Company Details – Bank Details</w:t>
      </w:r>
      <w:r>
        <w:t xml:space="preserve"> Window</w:t>
      </w:r>
    </w:p>
    <w:p w:rsidR="009A29EA" w:rsidRPr="009A29EA" w:rsidRDefault="009A29EA" w:rsidP="009A29EA">
      <w:pPr>
        <w:pStyle w:val="BodyText"/>
      </w:pPr>
      <w:r>
        <w:rPr>
          <w:noProof/>
        </w:rPr>
        <w:drawing>
          <wp:inline distT="0" distB="0" distL="0" distR="0" wp14:anchorId="1F91A05F" wp14:editId="483A557F">
            <wp:extent cx="6409055" cy="36436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64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407024" w:rsidTr="000E2EE4">
        <w:trPr>
          <w:cantSplit/>
          <w:trHeight w:val="461"/>
        </w:trPr>
        <w:tc>
          <w:tcPr>
            <w:tcW w:w="2268" w:type="dxa"/>
          </w:tcPr>
          <w:p w:rsidR="00407024" w:rsidRDefault="00407024" w:rsidP="000E2EE4">
            <w:pPr>
              <w:pStyle w:val="subheading0"/>
            </w:pPr>
            <w:r>
              <w:t>Sort code</w:t>
            </w:r>
          </w:p>
        </w:tc>
        <w:tc>
          <w:tcPr>
            <w:tcW w:w="6946" w:type="dxa"/>
          </w:tcPr>
          <w:p w:rsidR="00407024" w:rsidRDefault="00407024" w:rsidP="00407024">
            <w:pPr>
              <w:pStyle w:val="BodyText"/>
            </w:pPr>
            <w:r>
              <w:t>The customers bank sort code in up to eight characters.</w:t>
            </w:r>
          </w:p>
        </w:tc>
      </w:tr>
      <w:tr w:rsidR="00407024" w:rsidTr="000E2EE4">
        <w:trPr>
          <w:cantSplit/>
          <w:trHeight w:val="461"/>
        </w:trPr>
        <w:tc>
          <w:tcPr>
            <w:tcW w:w="2268" w:type="dxa"/>
            <w:shd w:val="clear" w:color="auto" w:fill="D9D9D9" w:themeFill="background1" w:themeFillShade="D9"/>
          </w:tcPr>
          <w:p w:rsidR="00407024" w:rsidRPr="00763991" w:rsidRDefault="00407024" w:rsidP="000E2EE4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Please Note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407024" w:rsidRPr="00691829" w:rsidRDefault="00691829" w:rsidP="00691829">
            <w:pPr>
              <w:spacing w:before="60" w:after="120"/>
            </w:pPr>
            <w:r>
              <w:t>W</w:t>
            </w:r>
            <w:r w:rsidRPr="00691829">
              <w:t>hen a sort code is added/amended</w:t>
            </w:r>
            <w:r>
              <w:t>,</w:t>
            </w:r>
            <w:r w:rsidRPr="00691829">
              <w:t xml:space="preserve"> the bank name is </w:t>
            </w:r>
            <w:r>
              <w:t xml:space="preserve">(if possible) </w:t>
            </w:r>
            <w:r w:rsidRPr="00691829">
              <w:t>automat</w:t>
            </w:r>
            <w:r>
              <w:t>ically defaulted.</w:t>
            </w:r>
          </w:p>
        </w:tc>
      </w:tr>
    </w:tbl>
    <w:p w:rsidR="001519B5" w:rsidRDefault="001519B5">
      <w:pPr>
        <w:rPr>
          <w:rFonts w:ascii="Arial" w:hAnsi="Arial"/>
          <w:b/>
          <w:sz w:val="22"/>
        </w:rPr>
      </w:pPr>
    </w:p>
    <w:p w:rsidR="00407024" w:rsidRDefault="00407024" w:rsidP="00407024">
      <w:pPr>
        <w:pStyle w:val="Heading3"/>
        <w:ind w:left="0"/>
      </w:pPr>
      <w:r>
        <w:lastRenderedPageBreak/>
        <w:t>Supplier Maintenance – Company Details – Bank Details Window</w:t>
      </w:r>
    </w:p>
    <w:p w:rsidR="009A29EA" w:rsidRPr="009A29EA" w:rsidRDefault="00C9737E" w:rsidP="009A29EA">
      <w:pPr>
        <w:pStyle w:val="BodyText"/>
      </w:pPr>
      <w:r>
        <w:rPr>
          <w:noProof/>
        </w:rPr>
        <w:drawing>
          <wp:inline distT="0" distB="0" distL="0" distR="0" wp14:anchorId="40C4E16A" wp14:editId="300E0096">
            <wp:extent cx="6409055" cy="3565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56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407024" w:rsidTr="000E2EE4">
        <w:trPr>
          <w:cantSplit/>
          <w:trHeight w:val="461"/>
        </w:trPr>
        <w:tc>
          <w:tcPr>
            <w:tcW w:w="2268" w:type="dxa"/>
          </w:tcPr>
          <w:p w:rsidR="00407024" w:rsidRDefault="00407024" w:rsidP="000E2EE4">
            <w:pPr>
              <w:pStyle w:val="subheading0"/>
            </w:pPr>
            <w:r>
              <w:t>Sort code</w:t>
            </w:r>
          </w:p>
        </w:tc>
        <w:tc>
          <w:tcPr>
            <w:tcW w:w="6946" w:type="dxa"/>
          </w:tcPr>
          <w:p w:rsidR="00407024" w:rsidRDefault="00407024" w:rsidP="00877ABC">
            <w:pPr>
              <w:pStyle w:val="BodyText"/>
            </w:pPr>
            <w:r>
              <w:t>The customer</w:t>
            </w:r>
            <w:bookmarkStart w:id="0" w:name="_GoBack"/>
            <w:bookmarkEnd w:id="0"/>
            <w:r>
              <w:t>s bank sort code in up to eight characters.</w:t>
            </w:r>
          </w:p>
        </w:tc>
      </w:tr>
      <w:tr w:rsidR="00691829" w:rsidTr="000E2EE4">
        <w:trPr>
          <w:cantSplit/>
          <w:trHeight w:val="461"/>
        </w:trPr>
        <w:tc>
          <w:tcPr>
            <w:tcW w:w="2268" w:type="dxa"/>
            <w:shd w:val="clear" w:color="auto" w:fill="D9D9D9" w:themeFill="background1" w:themeFillShade="D9"/>
          </w:tcPr>
          <w:p w:rsidR="00691829" w:rsidRPr="00763991" w:rsidRDefault="00691829" w:rsidP="00691829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Please Note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691829" w:rsidRPr="00691829" w:rsidRDefault="00691829" w:rsidP="00691829">
            <w:pPr>
              <w:spacing w:before="60" w:after="120"/>
            </w:pPr>
            <w:r>
              <w:t>W</w:t>
            </w:r>
            <w:r w:rsidRPr="00691829">
              <w:t>hen a sort code is added/amended</w:t>
            </w:r>
            <w:r>
              <w:t>,</w:t>
            </w:r>
            <w:r w:rsidRPr="00691829">
              <w:t xml:space="preserve"> the bank name is </w:t>
            </w:r>
            <w:r>
              <w:t xml:space="preserve">(if possible) </w:t>
            </w:r>
            <w:r w:rsidRPr="00691829">
              <w:t>automat</w:t>
            </w:r>
            <w:r>
              <w:t>ically defaulted.</w:t>
            </w:r>
          </w:p>
        </w:tc>
      </w:tr>
    </w:tbl>
    <w:p w:rsidR="001519B5" w:rsidRDefault="001519B5">
      <w:pPr>
        <w:rPr>
          <w:rFonts w:ascii="Arial" w:hAnsi="Arial"/>
          <w:b/>
          <w:sz w:val="22"/>
        </w:rPr>
      </w:pPr>
    </w:p>
    <w:p w:rsidR="00576006" w:rsidRDefault="00576006">
      <w:pPr>
        <w:rPr>
          <w:rFonts w:ascii="Arial" w:hAnsi="Arial"/>
          <w:kern w:val="28"/>
        </w:rPr>
      </w:pPr>
    </w:p>
    <w:sectPr w:rsidR="00576006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EB0" w:rsidRDefault="00C53EB0">
      <w:r>
        <w:separator/>
      </w:r>
    </w:p>
  </w:endnote>
  <w:endnote w:type="continuationSeparator" w:id="0">
    <w:p w:rsidR="00C53EB0" w:rsidRDefault="00C5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270B6"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1270B6" w:rsidRDefault="002F335E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1270B6"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1270B6" w:rsidRDefault="00C9737E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ZM60_000554</w:t>
          </w:r>
        </w:p>
      </w:tc>
    </w:tr>
    <w:tr w:rsidR="001270B6">
      <w:trPr>
        <w:cantSplit/>
      </w:trPr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D615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1270B6" w:rsidRDefault="001270B6" w:rsidP="00C9737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D6152">
            <w:rPr>
              <w:noProof/>
            </w:rPr>
            <w:t>5</w:t>
          </w:r>
          <w:r>
            <w:fldChar w:fldCharType="end"/>
          </w:r>
          <w:r>
            <w:t xml:space="preserve"> of </w:t>
          </w:r>
          <w:r w:rsidR="00C9737E">
            <w:t>5</w:t>
          </w:r>
        </w:p>
      </w:tc>
    </w:tr>
  </w:tbl>
  <w:p w:rsidR="001270B6" w:rsidRDefault="00127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EB0" w:rsidRDefault="00C53EB0">
      <w:r>
        <w:separator/>
      </w:r>
    </w:p>
  </w:footnote>
  <w:footnote w:type="continuationSeparator" w:id="0">
    <w:p w:rsidR="00C53EB0" w:rsidRDefault="00C53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E3054B"/>
    <w:multiLevelType w:val="hybridMultilevel"/>
    <w:tmpl w:val="754A1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7" w15:restartNumberingAfterBreak="0">
    <w:nsid w:val="4B997DAF"/>
    <w:multiLevelType w:val="hybridMultilevel"/>
    <w:tmpl w:val="D5327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0684502"/>
    <w:multiLevelType w:val="hybridMultilevel"/>
    <w:tmpl w:val="309A0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01F38"/>
    <w:multiLevelType w:val="hybridMultilevel"/>
    <w:tmpl w:val="56F0B19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1430F"/>
    <w:multiLevelType w:val="hybridMultilevel"/>
    <w:tmpl w:val="B4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14"/>
  </w:num>
  <w:num w:numId="10">
    <w:abstractNumId w:val="11"/>
  </w:num>
  <w:num w:numId="11">
    <w:abstractNumId w:val="9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0A16"/>
    <w:rsid w:val="00012AC1"/>
    <w:rsid w:val="0001377E"/>
    <w:rsid w:val="000138B8"/>
    <w:rsid w:val="000203C4"/>
    <w:rsid w:val="00023A77"/>
    <w:rsid w:val="00023FC7"/>
    <w:rsid w:val="00025361"/>
    <w:rsid w:val="00025783"/>
    <w:rsid w:val="00027197"/>
    <w:rsid w:val="0002794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6D26"/>
    <w:rsid w:val="00060CE7"/>
    <w:rsid w:val="000613F0"/>
    <w:rsid w:val="00064910"/>
    <w:rsid w:val="00073168"/>
    <w:rsid w:val="000734B9"/>
    <w:rsid w:val="0007487D"/>
    <w:rsid w:val="0007499F"/>
    <w:rsid w:val="00080046"/>
    <w:rsid w:val="000879AB"/>
    <w:rsid w:val="00091573"/>
    <w:rsid w:val="000937C2"/>
    <w:rsid w:val="0009382C"/>
    <w:rsid w:val="000A0D20"/>
    <w:rsid w:val="000A0DD3"/>
    <w:rsid w:val="000A1D1D"/>
    <w:rsid w:val="000A2F0C"/>
    <w:rsid w:val="000A636F"/>
    <w:rsid w:val="000A6751"/>
    <w:rsid w:val="000B285E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1BFE"/>
    <w:rsid w:val="000E274D"/>
    <w:rsid w:val="000E4454"/>
    <w:rsid w:val="000F477B"/>
    <w:rsid w:val="000F73B3"/>
    <w:rsid w:val="000F73F9"/>
    <w:rsid w:val="000F7E74"/>
    <w:rsid w:val="0010221A"/>
    <w:rsid w:val="0010250C"/>
    <w:rsid w:val="00104622"/>
    <w:rsid w:val="00105304"/>
    <w:rsid w:val="001106AF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270B6"/>
    <w:rsid w:val="00130215"/>
    <w:rsid w:val="001302E1"/>
    <w:rsid w:val="00131F53"/>
    <w:rsid w:val="00135D27"/>
    <w:rsid w:val="001364DC"/>
    <w:rsid w:val="00137367"/>
    <w:rsid w:val="00140C6D"/>
    <w:rsid w:val="001412E1"/>
    <w:rsid w:val="00142099"/>
    <w:rsid w:val="001452AE"/>
    <w:rsid w:val="00146E58"/>
    <w:rsid w:val="0015025F"/>
    <w:rsid w:val="00150861"/>
    <w:rsid w:val="001519B5"/>
    <w:rsid w:val="00153B8D"/>
    <w:rsid w:val="00155A16"/>
    <w:rsid w:val="00156A17"/>
    <w:rsid w:val="00161647"/>
    <w:rsid w:val="00162350"/>
    <w:rsid w:val="00164F48"/>
    <w:rsid w:val="00165525"/>
    <w:rsid w:val="00166B73"/>
    <w:rsid w:val="00172E6A"/>
    <w:rsid w:val="0018025B"/>
    <w:rsid w:val="00181C34"/>
    <w:rsid w:val="00182D17"/>
    <w:rsid w:val="0018630E"/>
    <w:rsid w:val="001864EE"/>
    <w:rsid w:val="001870D4"/>
    <w:rsid w:val="00190C77"/>
    <w:rsid w:val="00195093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C65E8"/>
    <w:rsid w:val="001D20B9"/>
    <w:rsid w:val="001D5835"/>
    <w:rsid w:val="001E117F"/>
    <w:rsid w:val="001E2329"/>
    <w:rsid w:val="001E47F4"/>
    <w:rsid w:val="001E4A84"/>
    <w:rsid w:val="001F2D17"/>
    <w:rsid w:val="001F3008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FF5"/>
    <w:rsid w:val="0023723E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45B8"/>
    <w:rsid w:val="00266A7A"/>
    <w:rsid w:val="0026717D"/>
    <w:rsid w:val="00267363"/>
    <w:rsid w:val="00267C16"/>
    <w:rsid w:val="002717A1"/>
    <w:rsid w:val="00272748"/>
    <w:rsid w:val="00274850"/>
    <w:rsid w:val="0028140B"/>
    <w:rsid w:val="00282CDC"/>
    <w:rsid w:val="00285E68"/>
    <w:rsid w:val="002908A1"/>
    <w:rsid w:val="00291122"/>
    <w:rsid w:val="00291D9A"/>
    <w:rsid w:val="00293163"/>
    <w:rsid w:val="00296B60"/>
    <w:rsid w:val="00297982"/>
    <w:rsid w:val="002A0662"/>
    <w:rsid w:val="002A0A5C"/>
    <w:rsid w:val="002A74C4"/>
    <w:rsid w:val="002B0A2B"/>
    <w:rsid w:val="002B4200"/>
    <w:rsid w:val="002B547C"/>
    <w:rsid w:val="002B5C9F"/>
    <w:rsid w:val="002B618D"/>
    <w:rsid w:val="002B77AA"/>
    <w:rsid w:val="002C1A11"/>
    <w:rsid w:val="002C1A7C"/>
    <w:rsid w:val="002C224F"/>
    <w:rsid w:val="002C5688"/>
    <w:rsid w:val="002C6968"/>
    <w:rsid w:val="002C75DF"/>
    <w:rsid w:val="002D04C8"/>
    <w:rsid w:val="002D06E4"/>
    <w:rsid w:val="002D2DCC"/>
    <w:rsid w:val="002D4C8E"/>
    <w:rsid w:val="002D7901"/>
    <w:rsid w:val="002E16A3"/>
    <w:rsid w:val="002E4E3C"/>
    <w:rsid w:val="002E667C"/>
    <w:rsid w:val="002F1AF1"/>
    <w:rsid w:val="002F239C"/>
    <w:rsid w:val="002F335E"/>
    <w:rsid w:val="002F3973"/>
    <w:rsid w:val="002F448F"/>
    <w:rsid w:val="002F5E10"/>
    <w:rsid w:val="002F70BF"/>
    <w:rsid w:val="00306380"/>
    <w:rsid w:val="003104E4"/>
    <w:rsid w:val="00312DDA"/>
    <w:rsid w:val="0031343C"/>
    <w:rsid w:val="003135AC"/>
    <w:rsid w:val="00315807"/>
    <w:rsid w:val="00317E76"/>
    <w:rsid w:val="00320861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41524"/>
    <w:rsid w:val="00343736"/>
    <w:rsid w:val="00344EE8"/>
    <w:rsid w:val="00345290"/>
    <w:rsid w:val="00346886"/>
    <w:rsid w:val="0035089D"/>
    <w:rsid w:val="0035307C"/>
    <w:rsid w:val="00353B86"/>
    <w:rsid w:val="00353FF4"/>
    <w:rsid w:val="00355BD6"/>
    <w:rsid w:val="0036103A"/>
    <w:rsid w:val="00362FD2"/>
    <w:rsid w:val="00364685"/>
    <w:rsid w:val="003648CC"/>
    <w:rsid w:val="0036492D"/>
    <w:rsid w:val="0036784D"/>
    <w:rsid w:val="003705AF"/>
    <w:rsid w:val="00371CFD"/>
    <w:rsid w:val="00373564"/>
    <w:rsid w:val="003757FD"/>
    <w:rsid w:val="00380C41"/>
    <w:rsid w:val="00381021"/>
    <w:rsid w:val="00381652"/>
    <w:rsid w:val="00382E59"/>
    <w:rsid w:val="00384335"/>
    <w:rsid w:val="00384DDA"/>
    <w:rsid w:val="00387FDC"/>
    <w:rsid w:val="00390A6C"/>
    <w:rsid w:val="00390B19"/>
    <w:rsid w:val="003923C4"/>
    <w:rsid w:val="00394941"/>
    <w:rsid w:val="00395897"/>
    <w:rsid w:val="00396E00"/>
    <w:rsid w:val="003A08FD"/>
    <w:rsid w:val="003A20EF"/>
    <w:rsid w:val="003A4016"/>
    <w:rsid w:val="003A5506"/>
    <w:rsid w:val="003A5CC2"/>
    <w:rsid w:val="003A5D06"/>
    <w:rsid w:val="003B1C02"/>
    <w:rsid w:val="003B228E"/>
    <w:rsid w:val="003B4045"/>
    <w:rsid w:val="003B43CB"/>
    <w:rsid w:val="003B47F5"/>
    <w:rsid w:val="003C0866"/>
    <w:rsid w:val="003C186D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5EFF"/>
    <w:rsid w:val="003F559A"/>
    <w:rsid w:val="003F748C"/>
    <w:rsid w:val="004009FF"/>
    <w:rsid w:val="004021AF"/>
    <w:rsid w:val="0040627C"/>
    <w:rsid w:val="00407024"/>
    <w:rsid w:val="00411772"/>
    <w:rsid w:val="004134AD"/>
    <w:rsid w:val="004135B6"/>
    <w:rsid w:val="00416435"/>
    <w:rsid w:val="004166E7"/>
    <w:rsid w:val="004248FC"/>
    <w:rsid w:val="0043088F"/>
    <w:rsid w:val="004310EF"/>
    <w:rsid w:val="00437B8F"/>
    <w:rsid w:val="00441CCD"/>
    <w:rsid w:val="004420D7"/>
    <w:rsid w:val="00442590"/>
    <w:rsid w:val="00443FA2"/>
    <w:rsid w:val="0044546E"/>
    <w:rsid w:val="004454C1"/>
    <w:rsid w:val="0044596C"/>
    <w:rsid w:val="00446516"/>
    <w:rsid w:val="00446FBF"/>
    <w:rsid w:val="004534C3"/>
    <w:rsid w:val="00453B73"/>
    <w:rsid w:val="004609DF"/>
    <w:rsid w:val="00460D01"/>
    <w:rsid w:val="00460ECF"/>
    <w:rsid w:val="00462CF9"/>
    <w:rsid w:val="00465820"/>
    <w:rsid w:val="004665B1"/>
    <w:rsid w:val="00471244"/>
    <w:rsid w:val="004747C6"/>
    <w:rsid w:val="0048407C"/>
    <w:rsid w:val="004845E3"/>
    <w:rsid w:val="00484A51"/>
    <w:rsid w:val="00487622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432E"/>
    <w:rsid w:val="004C63DC"/>
    <w:rsid w:val="004D54E8"/>
    <w:rsid w:val="004D6C7F"/>
    <w:rsid w:val="004D7F4A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835"/>
    <w:rsid w:val="00500C37"/>
    <w:rsid w:val="00500FF4"/>
    <w:rsid w:val="00501038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4213"/>
    <w:rsid w:val="00555369"/>
    <w:rsid w:val="00556FE5"/>
    <w:rsid w:val="00557CCF"/>
    <w:rsid w:val="005604AF"/>
    <w:rsid w:val="005614F5"/>
    <w:rsid w:val="00564A08"/>
    <w:rsid w:val="005661A6"/>
    <w:rsid w:val="005664F2"/>
    <w:rsid w:val="00567E99"/>
    <w:rsid w:val="00570389"/>
    <w:rsid w:val="005707CD"/>
    <w:rsid w:val="005709C2"/>
    <w:rsid w:val="005717C5"/>
    <w:rsid w:val="0057298F"/>
    <w:rsid w:val="00574FC7"/>
    <w:rsid w:val="00576006"/>
    <w:rsid w:val="00576D60"/>
    <w:rsid w:val="00576EE9"/>
    <w:rsid w:val="00581CF4"/>
    <w:rsid w:val="00587F61"/>
    <w:rsid w:val="00590045"/>
    <w:rsid w:val="005917EB"/>
    <w:rsid w:val="00594EA3"/>
    <w:rsid w:val="00596187"/>
    <w:rsid w:val="00597693"/>
    <w:rsid w:val="005A085C"/>
    <w:rsid w:val="005A2195"/>
    <w:rsid w:val="005A2A98"/>
    <w:rsid w:val="005A4D92"/>
    <w:rsid w:val="005A5A11"/>
    <w:rsid w:val="005A5F49"/>
    <w:rsid w:val="005B4977"/>
    <w:rsid w:val="005B63FC"/>
    <w:rsid w:val="005C0734"/>
    <w:rsid w:val="005C2FF3"/>
    <w:rsid w:val="005C4116"/>
    <w:rsid w:val="005C4646"/>
    <w:rsid w:val="005C54CC"/>
    <w:rsid w:val="005C766C"/>
    <w:rsid w:val="005D4144"/>
    <w:rsid w:val="005D5B76"/>
    <w:rsid w:val="005D5C93"/>
    <w:rsid w:val="005E4EED"/>
    <w:rsid w:val="005F038F"/>
    <w:rsid w:val="005F258E"/>
    <w:rsid w:val="005F574C"/>
    <w:rsid w:val="005F634E"/>
    <w:rsid w:val="00600966"/>
    <w:rsid w:val="006070D1"/>
    <w:rsid w:val="00607F0E"/>
    <w:rsid w:val="0061182C"/>
    <w:rsid w:val="00612CFD"/>
    <w:rsid w:val="006220FA"/>
    <w:rsid w:val="0062720D"/>
    <w:rsid w:val="006305C7"/>
    <w:rsid w:val="00630DCC"/>
    <w:rsid w:val="00631A89"/>
    <w:rsid w:val="0063420E"/>
    <w:rsid w:val="0063426D"/>
    <w:rsid w:val="00634AD4"/>
    <w:rsid w:val="00636176"/>
    <w:rsid w:val="00636222"/>
    <w:rsid w:val="00636BA6"/>
    <w:rsid w:val="00640A4D"/>
    <w:rsid w:val="00645CE3"/>
    <w:rsid w:val="00647882"/>
    <w:rsid w:val="00652B5F"/>
    <w:rsid w:val="00653501"/>
    <w:rsid w:val="006536BB"/>
    <w:rsid w:val="0066175B"/>
    <w:rsid w:val="00661BC7"/>
    <w:rsid w:val="00671B12"/>
    <w:rsid w:val="00673356"/>
    <w:rsid w:val="006741DA"/>
    <w:rsid w:val="00675E79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1829"/>
    <w:rsid w:val="00693CFD"/>
    <w:rsid w:val="006945B0"/>
    <w:rsid w:val="006A1C93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00B2"/>
    <w:rsid w:val="006C36F8"/>
    <w:rsid w:val="006C6EB9"/>
    <w:rsid w:val="006D089B"/>
    <w:rsid w:val="006D08E9"/>
    <w:rsid w:val="006D139A"/>
    <w:rsid w:val="006D33E3"/>
    <w:rsid w:val="006D3D7F"/>
    <w:rsid w:val="006D5FAE"/>
    <w:rsid w:val="006D6152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0855"/>
    <w:rsid w:val="0072139B"/>
    <w:rsid w:val="00721D8D"/>
    <w:rsid w:val="00722CF3"/>
    <w:rsid w:val="0073098C"/>
    <w:rsid w:val="007338BF"/>
    <w:rsid w:val="00737849"/>
    <w:rsid w:val="0074056F"/>
    <w:rsid w:val="00740BE7"/>
    <w:rsid w:val="00740ED4"/>
    <w:rsid w:val="00747D32"/>
    <w:rsid w:val="00750BA1"/>
    <w:rsid w:val="007529C7"/>
    <w:rsid w:val="00755451"/>
    <w:rsid w:val="00760F93"/>
    <w:rsid w:val="00762463"/>
    <w:rsid w:val="007631B4"/>
    <w:rsid w:val="00763991"/>
    <w:rsid w:val="0076619E"/>
    <w:rsid w:val="0076798A"/>
    <w:rsid w:val="00770368"/>
    <w:rsid w:val="00771EF0"/>
    <w:rsid w:val="00775AEC"/>
    <w:rsid w:val="0077763C"/>
    <w:rsid w:val="0078039A"/>
    <w:rsid w:val="00782405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2BB5"/>
    <w:rsid w:val="007B2D02"/>
    <w:rsid w:val="007B5EA5"/>
    <w:rsid w:val="007B7558"/>
    <w:rsid w:val="007B7BCB"/>
    <w:rsid w:val="007C2022"/>
    <w:rsid w:val="007C48EC"/>
    <w:rsid w:val="007C5834"/>
    <w:rsid w:val="007C6FCA"/>
    <w:rsid w:val="007D2753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10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456B3"/>
    <w:rsid w:val="00860573"/>
    <w:rsid w:val="00861E5B"/>
    <w:rsid w:val="0086354C"/>
    <w:rsid w:val="008640F8"/>
    <w:rsid w:val="00871FA0"/>
    <w:rsid w:val="008758B4"/>
    <w:rsid w:val="00876413"/>
    <w:rsid w:val="00877ABC"/>
    <w:rsid w:val="00880A2C"/>
    <w:rsid w:val="00881762"/>
    <w:rsid w:val="008829D4"/>
    <w:rsid w:val="008872E1"/>
    <w:rsid w:val="00890B1D"/>
    <w:rsid w:val="00894C4D"/>
    <w:rsid w:val="008B056F"/>
    <w:rsid w:val="008B2DFB"/>
    <w:rsid w:val="008B3EC7"/>
    <w:rsid w:val="008B3F1A"/>
    <w:rsid w:val="008C06E4"/>
    <w:rsid w:val="008C0C49"/>
    <w:rsid w:val="008C66FB"/>
    <w:rsid w:val="008C7525"/>
    <w:rsid w:val="008D0AF4"/>
    <w:rsid w:val="008D6225"/>
    <w:rsid w:val="008D6A16"/>
    <w:rsid w:val="008D7049"/>
    <w:rsid w:val="008E3E0F"/>
    <w:rsid w:val="008E46E3"/>
    <w:rsid w:val="008E645B"/>
    <w:rsid w:val="008E6CF1"/>
    <w:rsid w:val="008E7B3D"/>
    <w:rsid w:val="008E7D9D"/>
    <w:rsid w:val="008F0942"/>
    <w:rsid w:val="008F2282"/>
    <w:rsid w:val="008F5DE7"/>
    <w:rsid w:val="008F5E72"/>
    <w:rsid w:val="008F6C2E"/>
    <w:rsid w:val="008F7D44"/>
    <w:rsid w:val="00901F72"/>
    <w:rsid w:val="0090625A"/>
    <w:rsid w:val="0091070B"/>
    <w:rsid w:val="00910A32"/>
    <w:rsid w:val="00910F5C"/>
    <w:rsid w:val="00912D67"/>
    <w:rsid w:val="009145DC"/>
    <w:rsid w:val="00915350"/>
    <w:rsid w:val="00916652"/>
    <w:rsid w:val="00916836"/>
    <w:rsid w:val="00920BB9"/>
    <w:rsid w:val="00930CFD"/>
    <w:rsid w:val="00933794"/>
    <w:rsid w:val="00935789"/>
    <w:rsid w:val="00937B8A"/>
    <w:rsid w:val="009406F6"/>
    <w:rsid w:val="0094198C"/>
    <w:rsid w:val="00942136"/>
    <w:rsid w:val="00942D2C"/>
    <w:rsid w:val="00944B79"/>
    <w:rsid w:val="00945882"/>
    <w:rsid w:val="00947939"/>
    <w:rsid w:val="009502C1"/>
    <w:rsid w:val="00961181"/>
    <w:rsid w:val="0096119F"/>
    <w:rsid w:val="00962E57"/>
    <w:rsid w:val="009633C9"/>
    <w:rsid w:val="00966E3E"/>
    <w:rsid w:val="00967446"/>
    <w:rsid w:val="009675C7"/>
    <w:rsid w:val="0097204B"/>
    <w:rsid w:val="00972288"/>
    <w:rsid w:val="009730A4"/>
    <w:rsid w:val="00976FFD"/>
    <w:rsid w:val="00982B65"/>
    <w:rsid w:val="00983284"/>
    <w:rsid w:val="009837BB"/>
    <w:rsid w:val="009858B6"/>
    <w:rsid w:val="00985997"/>
    <w:rsid w:val="00986D1E"/>
    <w:rsid w:val="0098762E"/>
    <w:rsid w:val="009905A7"/>
    <w:rsid w:val="0099354E"/>
    <w:rsid w:val="009A1926"/>
    <w:rsid w:val="009A29EA"/>
    <w:rsid w:val="009A46FE"/>
    <w:rsid w:val="009A509B"/>
    <w:rsid w:val="009A5DDC"/>
    <w:rsid w:val="009A6621"/>
    <w:rsid w:val="009B1702"/>
    <w:rsid w:val="009B25EA"/>
    <w:rsid w:val="009C013D"/>
    <w:rsid w:val="009C301B"/>
    <w:rsid w:val="009C7466"/>
    <w:rsid w:val="009C7E4D"/>
    <w:rsid w:val="009D395B"/>
    <w:rsid w:val="009D5A92"/>
    <w:rsid w:val="009D6247"/>
    <w:rsid w:val="009D6312"/>
    <w:rsid w:val="009E1423"/>
    <w:rsid w:val="009E4060"/>
    <w:rsid w:val="009E528A"/>
    <w:rsid w:val="009E6918"/>
    <w:rsid w:val="009E7BB7"/>
    <w:rsid w:val="009F3D0B"/>
    <w:rsid w:val="009F3D23"/>
    <w:rsid w:val="00A02046"/>
    <w:rsid w:val="00A04635"/>
    <w:rsid w:val="00A063D7"/>
    <w:rsid w:val="00A066EC"/>
    <w:rsid w:val="00A07B36"/>
    <w:rsid w:val="00A106E7"/>
    <w:rsid w:val="00A2573D"/>
    <w:rsid w:val="00A26B05"/>
    <w:rsid w:val="00A30064"/>
    <w:rsid w:val="00A3387A"/>
    <w:rsid w:val="00A36300"/>
    <w:rsid w:val="00A41985"/>
    <w:rsid w:val="00A41CF0"/>
    <w:rsid w:val="00A4278A"/>
    <w:rsid w:val="00A4618D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656"/>
    <w:rsid w:val="00AB07BE"/>
    <w:rsid w:val="00AB1A3F"/>
    <w:rsid w:val="00AB2E82"/>
    <w:rsid w:val="00AC1650"/>
    <w:rsid w:val="00AD170F"/>
    <w:rsid w:val="00AD30F5"/>
    <w:rsid w:val="00AD32AD"/>
    <w:rsid w:val="00AD5142"/>
    <w:rsid w:val="00AD55B4"/>
    <w:rsid w:val="00AD5A0D"/>
    <w:rsid w:val="00AD7DB4"/>
    <w:rsid w:val="00AE100E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20B5C"/>
    <w:rsid w:val="00B20FD6"/>
    <w:rsid w:val="00B21C69"/>
    <w:rsid w:val="00B2682D"/>
    <w:rsid w:val="00B3081F"/>
    <w:rsid w:val="00B30EAB"/>
    <w:rsid w:val="00B31029"/>
    <w:rsid w:val="00B34584"/>
    <w:rsid w:val="00B42BED"/>
    <w:rsid w:val="00B43353"/>
    <w:rsid w:val="00B46DE9"/>
    <w:rsid w:val="00B514CE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2E7"/>
    <w:rsid w:val="00B764F3"/>
    <w:rsid w:val="00B76D55"/>
    <w:rsid w:val="00B81191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295C"/>
    <w:rsid w:val="00BA5827"/>
    <w:rsid w:val="00BA654A"/>
    <w:rsid w:val="00BB2401"/>
    <w:rsid w:val="00BB5020"/>
    <w:rsid w:val="00BB576F"/>
    <w:rsid w:val="00BB61A2"/>
    <w:rsid w:val="00BC33DB"/>
    <w:rsid w:val="00BD1792"/>
    <w:rsid w:val="00BD2BB6"/>
    <w:rsid w:val="00BD2F2C"/>
    <w:rsid w:val="00BD4348"/>
    <w:rsid w:val="00BD4EC8"/>
    <w:rsid w:val="00BE182F"/>
    <w:rsid w:val="00BE3BB2"/>
    <w:rsid w:val="00BE4BC7"/>
    <w:rsid w:val="00BE5BD2"/>
    <w:rsid w:val="00BE6D19"/>
    <w:rsid w:val="00BE6DB4"/>
    <w:rsid w:val="00BE7E29"/>
    <w:rsid w:val="00BF0C0A"/>
    <w:rsid w:val="00BF0D7E"/>
    <w:rsid w:val="00BF255C"/>
    <w:rsid w:val="00BF4463"/>
    <w:rsid w:val="00BF79D0"/>
    <w:rsid w:val="00BF7AFE"/>
    <w:rsid w:val="00C023D1"/>
    <w:rsid w:val="00C02F36"/>
    <w:rsid w:val="00C12034"/>
    <w:rsid w:val="00C21CBD"/>
    <w:rsid w:val="00C22D28"/>
    <w:rsid w:val="00C23DAA"/>
    <w:rsid w:val="00C30B91"/>
    <w:rsid w:val="00C323E4"/>
    <w:rsid w:val="00C33A75"/>
    <w:rsid w:val="00C34ECC"/>
    <w:rsid w:val="00C379C5"/>
    <w:rsid w:val="00C40DA9"/>
    <w:rsid w:val="00C411E2"/>
    <w:rsid w:val="00C428FC"/>
    <w:rsid w:val="00C42EBD"/>
    <w:rsid w:val="00C45198"/>
    <w:rsid w:val="00C46D5E"/>
    <w:rsid w:val="00C4701B"/>
    <w:rsid w:val="00C53EB0"/>
    <w:rsid w:val="00C55BEE"/>
    <w:rsid w:val="00C5658B"/>
    <w:rsid w:val="00C578F3"/>
    <w:rsid w:val="00C61BFB"/>
    <w:rsid w:val="00C65F4E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9737E"/>
    <w:rsid w:val="00C97BC3"/>
    <w:rsid w:val="00CA0DF2"/>
    <w:rsid w:val="00CA5D9B"/>
    <w:rsid w:val="00CA6031"/>
    <w:rsid w:val="00CA6535"/>
    <w:rsid w:val="00CB076A"/>
    <w:rsid w:val="00CB2ECD"/>
    <w:rsid w:val="00CB481A"/>
    <w:rsid w:val="00CB6737"/>
    <w:rsid w:val="00CB6BA7"/>
    <w:rsid w:val="00CB6CFD"/>
    <w:rsid w:val="00CD2401"/>
    <w:rsid w:val="00CD343B"/>
    <w:rsid w:val="00CD6E6E"/>
    <w:rsid w:val="00CD729E"/>
    <w:rsid w:val="00CE236A"/>
    <w:rsid w:val="00CE255A"/>
    <w:rsid w:val="00CF0519"/>
    <w:rsid w:val="00CF0D75"/>
    <w:rsid w:val="00CF1182"/>
    <w:rsid w:val="00CF4518"/>
    <w:rsid w:val="00D00CEE"/>
    <w:rsid w:val="00D02BBF"/>
    <w:rsid w:val="00D0356F"/>
    <w:rsid w:val="00D035D4"/>
    <w:rsid w:val="00D05283"/>
    <w:rsid w:val="00D07557"/>
    <w:rsid w:val="00D077E1"/>
    <w:rsid w:val="00D11900"/>
    <w:rsid w:val="00D1763E"/>
    <w:rsid w:val="00D25B7C"/>
    <w:rsid w:val="00D2682E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0F9F"/>
    <w:rsid w:val="00D75022"/>
    <w:rsid w:val="00D75E96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03A"/>
    <w:rsid w:val="00DA065E"/>
    <w:rsid w:val="00DA2F2E"/>
    <w:rsid w:val="00DA651B"/>
    <w:rsid w:val="00DA7BB4"/>
    <w:rsid w:val="00DB0B2D"/>
    <w:rsid w:val="00DB63F3"/>
    <w:rsid w:val="00DC3DE6"/>
    <w:rsid w:val="00DC401F"/>
    <w:rsid w:val="00DD1729"/>
    <w:rsid w:val="00DD1AC6"/>
    <w:rsid w:val="00DD243B"/>
    <w:rsid w:val="00DD31DE"/>
    <w:rsid w:val="00DD3C87"/>
    <w:rsid w:val="00DD5E91"/>
    <w:rsid w:val="00DD6F83"/>
    <w:rsid w:val="00DD776E"/>
    <w:rsid w:val="00DE0F0F"/>
    <w:rsid w:val="00DE1019"/>
    <w:rsid w:val="00DE6EE4"/>
    <w:rsid w:val="00DE7BCA"/>
    <w:rsid w:val="00DF1602"/>
    <w:rsid w:val="00DF1797"/>
    <w:rsid w:val="00DF22A0"/>
    <w:rsid w:val="00DF5554"/>
    <w:rsid w:val="00DF5993"/>
    <w:rsid w:val="00E00846"/>
    <w:rsid w:val="00E056F4"/>
    <w:rsid w:val="00E05CEB"/>
    <w:rsid w:val="00E1077C"/>
    <w:rsid w:val="00E109CA"/>
    <w:rsid w:val="00E11D66"/>
    <w:rsid w:val="00E12B34"/>
    <w:rsid w:val="00E1300B"/>
    <w:rsid w:val="00E1311F"/>
    <w:rsid w:val="00E13697"/>
    <w:rsid w:val="00E14E41"/>
    <w:rsid w:val="00E15AAE"/>
    <w:rsid w:val="00E16B70"/>
    <w:rsid w:val="00E16DDA"/>
    <w:rsid w:val="00E21B57"/>
    <w:rsid w:val="00E25317"/>
    <w:rsid w:val="00E26B6A"/>
    <w:rsid w:val="00E27522"/>
    <w:rsid w:val="00E27ADC"/>
    <w:rsid w:val="00E3073A"/>
    <w:rsid w:val="00E3132E"/>
    <w:rsid w:val="00E31FCC"/>
    <w:rsid w:val="00E353BA"/>
    <w:rsid w:val="00E3693C"/>
    <w:rsid w:val="00E372B9"/>
    <w:rsid w:val="00E40944"/>
    <w:rsid w:val="00E435CC"/>
    <w:rsid w:val="00E45481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7276"/>
    <w:rsid w:val="00E80578"/>
    <w:rsid w:val="00E823C3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D7D21"/>
    <w:rsid w:val="00EE0528"/>
    <w:rsid w:val="00EE0AC9"/>
    <w:rsid w:val="00EE25B5"/>
    <w:rsid w:val="00EE438B"/>
    <w:rsid w:val="00EE5E22"/>
    <w:rsid w:val="00EE6800"/>
    <w:rsid w:val="00EF06D5"/>
    <w:rsid w:val="00EF5F3F"/>
    <w:rsid w:val="00EF6C06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17998"/>
    <w:rsid w:val="00F20FAF"/>
    <w:rsid w:val="00F225F6"/>
    <w:rsid w:val="00F336DA"/>
    <w:rsid w:val="00F350A6"/>
    <w:rsid w:val="00F35ABB"/>
    <w:rsid w:val="00F35DAC"/>
    <w:rsid w:val="00F37E63"/>
    <w:rsid w:val="00F40D33"/>
    <w:rsid w:val="00F418AC"/>
    <w:rsid w:val="00F4360A"/>
    <w:rsid w:val="00F43E04"/>
    <w:rsid w:val="00F46734"/>
    <w:rsid w:val="00F47B8D"/>
    <w:rsid w:val="00F50581"/>
    <w:rsid w:val="00F55026"/>
    <w:rsid w:val="00F5505E"/>
    <w:rsid w:val="00F55BE0"/>
    <w:rsid w:val="00F56ADC"/>
    <w:rsid w:val="00F602B4"/>
    <w:rsid w:val="00F6298F"/>
    <w:rsid w:val="00F631FA"/>
    <w:rsid w:val="00F63286"/>
    <w:rsid w:val="00F649AA"/>
    <w:rsid w:val="00F65D23"/>
    <w:rsid w:val="00F700E3"/>
    <w:rsid w:val="00F77D8E"/>
    <w:rsid w:val="00F8299A"/>
    <w:rsid w:val="00F82A87"/>
    <w:rsid w:val="00F840CC"/>
    <w:rsid w:val="00F8556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5A8E"/>
    <w:rsid w:val="00FB5DE8"/>
    <w:rsid w:val="00FC2578"/>
    <w:rsid w:val="00FC2B70"/>
    <w:rsid w:val="00FC5222"/>
    <w:rsid w:val="00FD27D0"/>
    <w:rsid w:val="00FD35E9"/>
    <w:rsid w:val="00FD5478"/>
    <w:rsid w:val="00FD5AD7"/>
    <w:rsid w:val="00FD64E5"/>
    <w:rsid w:val="00FD782C"/>
    <w:rsid w:val="00FE2CDE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95653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uiPriority w:val="99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character" w:customStyle="1" w:styleId="Heading3Char">
    <w:name w:val="Heading 3 Char"/>
    <w:link w:val="Heading3"/>
    <w:rsid w:val="007D2753"/>
    <w:rPr>
      <w:rFonts w:ascii="Arial" w:hAnsi="Arial"/>
      <w:b/>
      <w:kern w:val="28"/>
      <w:sz w:val="36"/>
    </w:rPr>
  </w:style>
  <w:style w:type="paragraph" w:styleId="ListParagraph">
    <w:name w:val="List Paragraph"/>
    <w:basedOn w:val="Normal"/>
    <w:uiPriority w:val="34"/>
    <w:qFormat/>
    <w:rsid w:val="00691829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C3525-40A5-438D-A1C0-A74001FD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Alan.Underwood@kerridgecs.com</Manager>
  <Company>TIS Software Ltd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Bank Name from Sort Code</dc:subject>
  <dc:creator>Stephen.Hutton@kerridgecs.com</dc:creator>
  <cp:keywords>1.0</cp:keywords>
  <dc:description>This service pack group provide the ability for the software to offer a default bank detail based on the sort code.</dc:description>
  <cp:lastModifiedBy>Robinson, Rick</cp:lastModifiedBy>
  <cp:revision>5</cp:revision>
  <cp:lastPrinted>2019-11-05T14:16:00Z</cp:lastPrinted>
  <dcterms:created xsi:type="dcterms:W3CDTF">2019-11-05T10:04:00Z</dcterms:created>
  <dcterms:modified xsi:type="dcterms:W3CDTF">2019-11-05T14:23:00Z</dcterms:modified>
</cp:coreProperties>
</file>