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2B7" w:rsidRPr="008E645B" w:rsidRDefault="00396777">
      <w:pPr>
        <w:pStyle w:val="Title"/>
      </w:pPr>
      <w:r w:rsidRPr="008E645B">
        <w:drawing>
          <wp:anchor distT="0" distB="0" distL="114300" distR="114300" simplePos="0" relativeHeight="251657728" behindDoc="0" locked="0" layoutInCell="0" allowOverlap="1">
            <wp:simplePos x="0" y="0"/>
            <wp:positionH relativeFrom="column">
              <wp:posOffset>5422900</wp:posOffset>
            </wp:positionH>
            <wp:positionV relativeFrom="paragraph">
              <wp:posOffset>-191135</wp:posOffset>
            </wp:positionV>
            <wp:extent cx="942975" cy="1104900"/>
            <wp:effectExtent l="0" t="0" r="0" b="0"/>
            <wp:wrapTopAndBottom/>
            <wp:docPr id="2" name="Picture 2"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42975" cy="11049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842B7" w:rsidRPr="008E645B" w:rsidRDefault="00E842B7">
      <w:pPr>
        <w:pStyle w:val="Title"/>
      </w:pPr>
    </w:p>
    <w:p w:rsidR="00E842B7" w:rsidRPr="008E645B" w:rsidRDefault="00E842B7"/>
    <w:p w:rsidR="00E842B7" w:rsidRPr="008E645B" w:rsidRDefault="00E842B7"/>
    <w:p w:rsidR="00E842B7" w:rsidRPr="008E645B" w:rsidRDefault="00E842B7"/>
    <w:p w:rsidR="00E842B7" w:rsidRPr="008E645B" w:rsidRDefault="00E842B7">
      <w:pPr>
        <w:pStyle w:val="Title"/>
      </w:pPr>
      <w:r w:rsidRPr="008E645B">
        <w:t>Global 3000</w:t>
      </w:r>
    </w:p>
    <w:p w:rsidR="00E842B7" w:rsidRPr="008E645B" w:rsidRDefault="004B5690">
      <w:pPr>
        <w:pStyle w:val="Title"/>
      </w:pPr>
      <w:r>
        <w:t>Service Pack Note</w:t>
      </w:r>
    </w:p>
    <w:p w:rsidR="00E842B7" w:rsidRPr="008E645B" w:rsidRDefault="00E842B7"/>
    <w:p w:rsidR="00E842B7" w:rsidRPr="008E645B" w:rsidRDefault="00E842B7"/>
    <w:p w:rsidR="00E842B7" w:rsidRPr="008E645B" w:rsidRDefault="003252B6">
      <w:pPr>
        <w:pStyle w:val="Title"/>
      </w:pPr>
      <w:r>
        <w:fldChar w:fldCharType="begin"/>
      </w:r>
      <w:r>
        <w:instrText xml:space="preserve"> SUBJECT  \* MERGEFORMAT </w:instrText>
      </w:r>
      <w:r>
        <w:fldChar w:fldCharType="separate"/>
      </w:r>
      <w:r w:rsidR="0032094A">
        <w:t>Creditors Ledger - Simple Transaction Import</w:t>
      </w:r>
      <w:r>
        <w:fldChar w:fldCharType="end"/>
      </w:r>
      <w:r w:rsidR="00B92A4F">
        <w:t xml:space="preserve"> </w:t>
      </w:r>
    </w:p>
    <w:p w:rsidR="00E842B7" w:rsidRPr="008E645B" w:rsidRDefault="00E842B7"/>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2B77AA" w:rsidRPr="008E645B" w:rsidRDefault="002B77AA">
      <w:pPr>
        <w:rPr>
          <w:rFonts w:ascii="Arial" w:hAnsi="Arial"/>
          <w:b/>
          <w:sz w:val="22"/>
        </w:rPr>
      </w:pPr>
    </w:p>
    <w:p w:rsidR="00E842B7" w:rsidRPr="008E645B" w:rsidRDefault="00E842B7">
      <w:pPr>
        <w:rPr>
          <w:rFonts w:ascii="Arial" w:hAnsi="Arial"/>
          <w:b/>
          <w:sz w:val="22"/>
        </w:rPr>
      </w:pPr>
    </w:p>
    <w:p w:rsidR="00E842B7" w:rsidRDefault="00E842B7">
      <w:pPr>
        <w:rPr>
          <w:rFonts w:ascii="Arial" w:hAnsi="Arial"/>
          <w:b/>
          <w:sz w:val="22"/>
        </w:rPr>
      </w:pPr>
    </w:p>
    <w:p w:rsidR="003135AC" w:rsidRDefault="003135AC">
      <w:pPr>
        <w:rPr>
          <w:rFonts w:ascii="Arial" w:hAnsi="Arial"/>
          <w:b/>
          <w:sz w:val="22"/>
        </w:rPr>
      </w:pPr>
    </w:p>
    <w:p w:rsidR="003135AC" w:rsidRDefault="003135AC">
      <w:pPr>
        <w:rPr>
          <w:rFonts w:ascii="Arial" w:hAnsi="Arial"/>
          <w:b/>
          <w:sz w:val="22"/>
        </w:rPr>
      </w:pPr>
    </w:p>
    <w:p w:rsidR="003135AC" w:rsidRDefault="003135AC">
      <w:pPr>
        <w:rPr>
          <w:rFonts w:ascii="Arial" w:hAnsi="Arial"/>
          <w:b/>
          <w:sz w:val="22"/>
        </w:rPr>
      </w:pPr>
    </w:p>
    <w:p w:rsidR="003135AC" w:rsidRPr="008E645B" w:rsidRDefault="003135AC">
      <w:pPr>
        <w:rPr>
          <w:rFonts w:ascii="Arial" w:hAnsi="Arial"/>
          <w:b/>
          <w:sz w:val="22"/>
        </w:rPr>
      </w:pPr>
    </w:p>
    <w:p w:rsidR="00DF22A0" w:rsidRPr="008E645B" w:rsidRDefault="00DF22A0">
      <w:pPr>
        <w:rPr>
          <w:rFonts w:ascii="Arial" w:hAnsi="Arial"/>
          <w:b/>
          <w:sz w:val="22"/>
        </w:rPr>
      </w:pPr>
    </w:p>
    <w:p w:rsidR="00DF22A0" w:rsidRPr="008E645B" w:rsidRDefault="00DF22A0">
      <w:pPr>
        <w:rPr>
          <w:rFonts w:ascii="Arial" w:hAnsi="Arial"/>
          <w:b/>
          <w:sz w:val="22"/>
        </w:rPr>
      </w:pPr>
    </w:p>
    <w:p w:rsidR="009D395B" w:rsidRDefault="009D395B" w:rsidP="009D395B">
      <w:pPr>
        <w:rPr>
          <w:rFonts w:ascii="Arial" w:hAnsi="Arial"/>
          <w:b/>
          <w:sz w:val="22"/>
        </w:rPr>
      </w:pPr>
    </w:p>
    <w:p w:rsidR="00E842B7" w:rsidRDefault="00E842B7" w:rsidP="0036103A">
      <w:pPr>
        <w:rPr>
          <w:rFonts w:ascii="Arial" w:hAnsi="Arial"/>
          <w:b/>
          <w:sz w:val="22"/>
        </w:rPr>
      </w:pPr>
      <w:r w:rsidRPr="008E645B">
        <w:rPr>
          <w:rFonts w:ascii="Arial" w:hAnsi="Arial"/>
          <w:b/>
          <w:sz w:val="22"/>
        </w:rPr>
        <w:t>INTRODUCTION</w:t>
      </w:r>
    </w:p>
    <w:p w:rsidR="00604C28" w:rsidRPr="008E645B" w:rsidRDefault="00604C28" w:rsidP="0036103A">
      <w:pPr>
        <w:rPr>
          <w:rFonts w:ascii="Arial" w:hAnsi="Arial"/>
          <w:b/>
          <w:sz w:val="22"/>
        </w:rPr>
      </w:pPr>
    </w:p>
    <w:p w:rsidR="00E842B7" w:rsidRPr="008E645B" w:rsidRDefault="00E842B7">
      <w:pPr>
        <w:tabs>
          <w:tab w:val="left" w:pos="3600"/>
        </w:tabs>
        <w:jc w:val="both"/>
        <w:rPr>
          <w:rFonts w:ascii="CG Omega" w:hAnsi="CG Omega"/>
          <w:sz w:val="24"/>
        </w:rPr>
      </w:pPr>
      <w:r w:rsidRPr="008E645B">
        <w:rPr>
          <w:rFonts w:ascii="CG Omega" w:hAnsi="CG Omega"/>
          <w:sz w:val="24"/>
        </w:rPr>
        <w:fldChar w:fldCharType="begin"/>
      </w:r>
      <w:r w:rsidRPr="008E645B">
        <w:rPr>
          <w:rFonts w:ascii="CG Omega" w:hAnsi="CG Omega"/>
          <w:sz w:val="24"/>
        </w:rPr>
        <w:instrText xml:space="preserve"> COMMENTS  \* MERGEFORMAT </w:instrText>
      </w:r>
      <w:r w:rsidRPr="008E645B">
        <w:rPr>
          <w:rFonts w:ascii="CG Omega" w:hAnsi="CG Omega"/>
          <w:sz w:val="24"/>
        </w:rPr>
        <w:fldChar w:fldCharType="separate"/>
      </w:r>
      <w:r w:rsidR="0032094A">
        <w:rPr>
          <w:rFonts w:ascii="CG Omega" w:hAnsi="CG Omega"/>
          <w:sz w:val="24"/>
        </w:rPr>
        <w:t>This service pack provides the ability to import simple transactions from a csv format external file.</w:t>
      </w:r>
      <w:r w:rsidRPr="008E645B">
        <w:rPr>
          <w:rFonts w:ascii="CG Omega" w:hAnsi="CG Omega"/>
          <w:sz w:val="24"/>
        </w:rPr>
        <w:fldChar w:fldCharType="end"/>
      </w:r>
    </w:p>
    <w:p w:rsidR="00E842B7" w:rsidRPr="008E645B" w:rsidRDefault="00E842B7">
      <w:pPr>
        <w:jc w:val="both"/>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147C7C" w:rsidRPr="008E645B" w:rsidTr="00E242BA">
        <w:trPr>
          <w:trHeight w:val="240"/>
        </w:trPr>
        <w:tc>
          <w:tcPr>
            <w:tcW w:w="10173" w:type="dxa"/>
          </w:tcPr>
          <w:p w:rsidR="00E242BA" w:rsidRDefault="00E242BA" w:rsidP="000E588B">
            <w:pPr>
              <w:pStyle w:val="BodyText"/>
              <w:rPr>
                <w:rFonts w:ascii="CG Omega" w:hAnsi="CG Omega"/>
                <w:sz w:val="24"/>
              </w:rPr>
            </w:pPr>
            <w:r>
              <w:rPr>
                <w:rFonts w:ascii="CG Omega" w:hAnsi="CG Omega"/>
                <w:sz w:val="24"/>
              </w:rPr>
              <w:t xml:space="preserve">The </w:t>
            </w:r>
            <w:r w:rsidR="00F5365C">
              <w:rPr>
                <w:rFonts w:ascii="CG Omega" w:hAnsi="CG Omega"/>
                <w:sz w:val="24"/>
              </w:rPr>
              <w:t xml:space="preserve">changes </w:t>
            </w:r>
            <w:r w:rsidR="0032094A">
              <w:rPr>
                <w:rFonts w:ascii="CG Omega" w:hAnsi="CG Omega"/>
                <w:sz w:val="24"/>
              </w:rPr>
              <w:t xml:space="preserve">add a new button </w:t>
            </w:r>
            <w:r>
              <w:rPr>
                <w:rFonts w:ascii="CG Omega" w:hAnsi="CG Omega"/>
                <w:sz w:val="24"/>
              </w:rPr>
              <w:t>to the auto-transfer window.</w:t>
            </w:r>
          </w:p>
          <w:p w:rsidR="000E588B" w:rsidRDefault="00147C7C" w:rsidP="000E588B">
            <w:pPr>
              <w:pStyle w:val="BodyText"/>
              <w:rPr>
                <w:rFonts w:ascii="CG Omega" w:hAnsi="CG Omega"/>
                <w:sz w:val="24"/>
              </w:rPr>
            </w:pPr>
            <w:r>
              <w:rPr>
                <w:rFonts w:ascii="CG Omega" w:hAnsi="CG Omega"/>
                <w:sz w:val="24"/>
              </w:rPr>
              <w:t xml:space="preserve">The new button </w:t>
            </w:r>
            <w:r w:rsidR="00F5365C">
              <w:rPr>
                <w:rFonts w:ascii="CG Omega" w:hAnsi="CG Omega"/>
                <w:sz w:val="24"/>
              </w:rPr>
              <w:t>is</w:t>
            </w:r>
            <w:r>
              <w:rPr>
                <w:rFonts w:ascii="CG Omega" w:hAnsi="CG Omega"/>
                <w:sz w:val="24"/>
              </w:rPr>
              <w:t xml:space="preserve"> labelled ‘</w:t>
            </w:r>
            <w:r w:rsidR="00E242BA">
              <w:rPr>
                <w:rFonts w:ascii="CG Omega" w:hAnsi="CG Omega"/>
                <w:sz w:val="24"/>
              </w:rPr>
              <w:t xml:space="preserve">CSV </w:t>
            </w:r>
            <w:r>
              <w:rPr>
                <w:rFonts w:ascii="CG Omega" w:hAnsi="CG Omega"/>
                <w:sz w:val="24"/>
              </w:rPr>
              <w:t>Import’</w:t>
            </w:r>
            <w:r w:rsidR="001B1117">
              <w:rPr>
                <w:rFonts w:ascii="CG Omega" w:hAnsi="CG Omega"/>
                <w:sz w:val="24"/>
              </w:rPr>
              <w:t xml:space="preserve">, when pressed the user </w:t>
            </w:r>
            <w:r w:rsidR="00F5365C">
              <w:rPr>
                <w:rFonts w:ascii="CG Omega" w:hAnsi="CG Omega"/>
                <w:sz w:val="24"/>
              </w:rPr>
              <w:t>is</w:t>
            </w:r>
            <w:r w:rsidR="0032094A">
              <w:rPr>
                <w:rFonts w:ascii="CG Omega" w:hAnsi="CG Omega"/>
                <w:sz w:val="24"/>
              </w:rPr>
              <w:t xml:space="preserve"> </w:t>
            </w:r>
            <w:r w:rsidR="001B1117">
              <w:rPr>
                <w:rFonts w:ascii="CG Omega" w:hAnsi="CG Omega"/>
                <w:sz w:val="24"/>
              </w:rPr>
              <w:t>prompted for the filename (and path) to be imported</w:t>
            </w:r>
            <w:r w:rsidR="0026253E">
              <w:rPr>
                <w:rFonts w:ascii="CG Omega" w:hAnsi="CG Omega"/>
                <w:sz w:val="24"/>
              </w:rPr>
              <w:t xml:space="preserve"> </w:t>
            </w:r>
            <w:r w:rsidR="000E588B" w:rsidRPr="00FA4146">
              <w:rPr>
                <w:rFonts w:ascii="CG Omega" w:hAnsi="CG Omega"/>
                <w:sz w:val="24"/>
              </w:rPr>
              <w:t xml:space="preserve">and </w:t>
            </w:r>
            <w:r w:rsidR="000E588B">
              <w:rPr>
                <w:rFonts w:ascii="CG Omega" w:hAnsi="CG Omega"/>
                <w:sz w:val="24"/>
              </w:rPr>
              <w:t xml:space="preserve">then the </w:t>
            </w:r>
            <w:r w:rsidR="000E588B" w:rsidRPr="00FA4146">
              <w:rPr>
                <w:rFonts w:ascii="CG Omega" w:hAnsi="CG Omega"/>
                <w:sz w:val="24"/>
              </w:rPr>
              <w:t xml:space="preserve">file structure details (which consist of the field/column position for the transaction </w:t>
            </w:r>
            <w:r w:rsidR="000E588B">
              <w:rPr>
                <w:rFonts w:ascii="CG Omega" w:hAnsi="CG Omega"/>
                <w:sz w:val="24"/>
              </w:rPr>
              <w:t>items available for import</w:t>
            </w:r>
            <w:r w:rsidR="000E588B" w:rsidRPr="00FA4146">
              <w:rPr>
                <w:rFonts w:ascii="CG Omega" w:hAnsi="CG Omega"/>
                <w:sz w:val="24"/>
              </w:rPr>
              <w:t xml:space="preserve">). The import details are retained and used as defaults the next time the option is selected. </w:t>
            </w:r>
            <w:r w:rsidR="000E588B">
              <w:rPr>
                <w:rFonts w:ascii="CG Omega" w:hAnsi="CG Omega"/>
                <w:sz w:val="24"/>
              </w:rPr>
              <w:t xml:space="preserve">File structures can be saved. </w:t>
            </w:r>
            <w:r w:rsidR="000E588B" w:rsidRPr="00FA4146">
              <w:rPr>
                <w:rFonts w:ascii="CG Omega" w:hAnsi="CG Omega"/>
                <w:sz w:val="24"/>
              </w:rPr>
              <w:t xml:space="preserve"> </w:t>
            </w:r>
          </w:p>
          <w:p w:rsidR="00147C7C" w:rsidRPr="008E645B" w:rsidRDefault="0026253E" w:rsidP="009555D1">
            <w:pPr>
              <w:pStyle w:val="BodyText"/>
              <w:rPr>
                <w:rFonts w:ascii="CG Omega" w:hAnsi="CG Omega"/>
                <w:sz w:val="24"/>
              </w:rPr>
            </w:pPr>
            <w:r>
              <w:rPr>
                <w:rFonts w:ascii="CG Omega" w:hAnsi="CG Omega"/>
                <w:sz w:val="24"/>
              </w:rPr>
              <w:t>Once the file content has been established and the user chooses to proceed with the import</w:t>
            </w:r>
            <w:r w:rsidR="00DE0C40">
              <w:rPr>
                <w:rFonts w:ascii="CG Omega" w:hAnsi="CG Omega"/>
                <w:sz w:val="24"/>
              </w:rPr>
              <w:t>,</w:t>
            </w:r>
            <w:r>
              <w:rPr>
                <w:rFonts w:ascii="CG Omega" w:hAnsi="CG Omega"/>
                <w:sz w:val="24"/>
              </w:rPr>
              <w:t xml:space="preserve"> </w:t>
            </w:r>
            <w:r w:rsidR="00DE0C40">
              <w:rPr>
                <w:rFonts w:ascii="CG Omega" w:hAnsi="CG Omega"/>
                <w:sz w:val="24"/>
              </w:rPr>
              <w:t xml:space="preserve">all </w:t>
            </w:r>
            <w:r>
              <w:rPr>
                <w:rFonts w:ascii="CG Omega" w:hAnsi="CG Omega"/>
                <w:sz w:val="24"/>
              </w:rPr>
              <w:t>the transaction</w:t>
            </w:r>
            <w:r w:rsidR="00DE0C40">
              <w:rPr>
                <w:rFonts w:ascii="CG Omega" w:hAnsi="CG Omega"/>
                <w:sz w:val="24"/>
              </w:rPr>
              <w:t>s</w:t>
            </w:r>
            <w:r>
              <w:rPr>
                <w:rFonts w:ascii="CG Omega" w:hAnsi="CG Omega"/>
                <w:sz w:val="24"/>
              </w:rPr>
              <w:t xml:space="preserve"> (within the c</w:t>
            </w:r>
            <w:r w:rsidR="00DE0C40">
              <w:rPr>
                <w:rFonts w:ascii="CG Omega" w:hAnsi="CG Omega"/>
                <w:sz w:val="24"/>
              </w:rPr>
              <w:t xml:space="preserve">sv file) are </w:t>
            </w:r>
            <w:r w:rsidR="0067519E">
              <w:rPr>
                <w:rFonts w:ascii="CG Omega" w:hAnsi="CG Omega"/>
                <w:sz w:val="24"/>
              </w:rPr>
              <w:t>imported</w:t>
            </w:r>
            <w:r w:rsidR="00DE0C40">
              <w:rPr>
                <w:rFonts w:ascii="CG Omega" w:hAnsi="CG Omega"/>
                <w:sz w:val="24"/>
              </w:rPr>
              <w:t>. If any of the incoming t</w:t>
            </w:r>
            <w:r w:rsidR="0067519E">
              <w:rPr>
                <w:rFonts w:ascii="CG Omega" w:hAnsi="CG Omega"/>
                <w:sz w:val="24"/>
              </w:rPr>
              <w:t>ransactions fail validation the</w:t>
            </w:r>
            <w:r w:rsidR="00DE0C40">
              <w:rPr>
                <w:rFonts w:ascii="CG Omega" w:hAnsi="CG Omega"/>
                <w:sz w:val="24"/>
              </w:rPr>
              <w:t xml:space="preserve"> </w:t>
            </w:r>
            <w:r w:rsidR="0067519E">
              <w:rPr>
                <w:rFonts w:ascii="CG Omega" w:hAnsi="CG Omega"/>
                <w:sz w:val="24"/>
              </w:rPr>
              <w:t>user is informed</w:t>
            </w:r>
            <w:r w:rsidR="00DE0C40">
              <w:rPr>
                <w:rFonts w:ascii="CG Omega" w:hAnsi="CG Omega"/>
                <w:sz w:val="24"/>
              </w:rPr>
              <w:t xml:space="preserve"> and the import is abandoned. </w:t>
            </w:r>
          </w:p>
        </w:tc>
      </w:tr>
      <w:tr w:rsidR="00147C7C" w:rsidRPr="008E645B" w:rsidTr="00E242BA">
        <w:trPr>
          <w:trHeight w:val="240"/>
        </w:trPr>
        <w:tc>
          <w:tcPr>
            <w:tcW w:w="10173" w:type="dxa"/>
          </w:tcPr>
          <w:p w:rsidR="00147C7C" w:rsidRPr="008E645B" w:rsidRDefault="00147C7C" w:rsidP="00994C8A">
            <w:pPr>
              <w:pStyle w:val="BodyText"/>
              <w:rPr>
                <w:rFonts w:ascii="CG Omega" w:hAnsi="CG Omega"/>
                <w:sz w:val="24"/>
              </w:rPr>
            </w:pPr>
            <w:r>
              <w:rPr>
                <w:rFonts w:ascii="CG Omega" w:hAnsi="CG Omega"/>
                <w:sz w:val="24"/>
                <w:szCs w:val="24"/>
              </w:rPr>
              <w:t xml:space="preserve">The </w:t>
            </w:r>
            <w:r w:rsidR="0042281D">
              <w:rPr>
                <w:rFonts w:ascii="CG Omega" w:hAnsi="CG Omega"/>
                <w:sz w:val="24"/>
                <w:szCs w:val="24"/>
              </w:rPr>
              <w:t>expected</w:t>
            </w:r>
            <w:r>
              <w:rPr>
                <w:rFonts w:ascii="CG Omega" w:hAnsi="CG Omega"/>
                <w:sz w:val="24"/>
                <w:szCs w:val="24"/>
              </w:rPr>
              <w:t xml:space="preserve"> format </w:t>
            </w:r>
            <w:r w:rsidR="0042281D">
              <w:rPr>
                <w:rFonts w:ascii="CG Omega" w:hAnsi="CG Omega"/>
                <w:sz w:val="24"/>
                <w:szCs w:val="24"/>
              </w:rPr>
              <w:t>of</w:t>
            </w:r>
            <w:r>
              <w:rPr>
                <w:rFonts w:ascii="CG Omega" w:hAnsi="CG Omega"/>
                <w:sz w:val="24"/>
                <w:szCs w:val="24"/>
              </w:rPr>
              <w:t xml:space="preserve"> the csv file matches csv files produced by Microsoft Excel (fields are delimited by a single ‘,’ character, dates are formatted as </w:t>
            </w:r>
            <w:proofErr w:type="spellStart"/>
            <w:r>
              <w:rPr>
                <w:rFonts w:ascii="CG Omega" w:hAnsi="CG Omega"/>
                <w:sz w:val="24"/>
                <w:szCs w:val="24"/>
              </w:rPr>
              <w:t>dd</w:t>
            </w:r>
            <w:proofErr w:type="spellEnd"/>
            <w:r>
              <w:rPr>
                <w:rFonts w:ascii="CG Omega" w:hAnsi="CG Omega"/>
                <w:sz w:val="24"/>
                <w:szCs w:val="24"/>
              </w:rPr>
              <w:t>/mm/</w:t>
            </w:r>
            <w:proofErr w:type="spellStart"/>
            <w:r>
              <w:rPr>
                <w:rFonts w:ascii="CG Omega" w:hAnsi="CG Omega"/>
                <w:sz w:val="24"/>
                <w:szCs w:val="24"/>
              </w:rPr>
              <w:t>yyyy</w:t>
            </w:r>
            <w:proofErr w:type="spellEnd"/>
            <w:r>
              <w:rPr>
                <w:rFonts w:ascii="CG Omega" w:hAnsi="CG Omega"/>
                <w:sz w:val="24"/>
                <w:szCs w:val="24"/>
              </w:rPr>
              <w:t xml:space="preserve"> </w:t>
            </w:r>
            <w:r w:rsidR="00994C8A">
              <w:rPr>
                <w:rFonts w:ascii="CG Omega" w:hAnsi="CG Omega"/>
                <w:sz w:val="24"/>
                <w:szCs w:val="24"/>
              </w:rPr>
              <w:t>(although a wide range of date formats is supported). T</w:t>
            </w:r>
            <w:r>
              <w:rPr>
                <w:rFonts w:ascii="CG Omega" w:hAnsi="CG Omega"/>
                <w:sz w:val="24"/>
                <w:szCs w:val="24"/>
              </w:rPr>
              <w:t>ext items are NOT enclosed within quotes)</w:t>
            </w:r>
            <w:r w:rsidR="0042281D">
              <w:rPr>
                <w:rFonts w:ascii="CG Omega" w:hAnsi="CG Omega"/>
                <w:sz w:val="24"/>
                <w:szCs w:val="24"/>
              </w:rPr>
              <w:t>, however it will also automatically detect when a text field is enclosed within either double or single quotes and remove these.</w:t>
            </w:r>
            <w:r>
              <w:rPr>
                <w:rFonts w:ascii="CG Omega" w:hAnsi="CG Omega"/>
                <w:sz w:val="24"/>
                <w:szCs w:val="24"/>
              </w:rPr>
              <w:t xml:space="preserve"> </w:t>
            </w:r>
          </w:p>
        </w:tc>
      </w:tr>
      <w:tr w:rsidR="0072139B" w:rsidRPr="008E645B" w:rsidTr="00E242BA">
        <w:trPr>
          <w:trHeight w:val="240"/>
        </w:trPr>
        <w:tc>
          <w:tcPr>
            <w:tcW w:w="10173" w:type="dxa"/>
          </w:tcPr>
          <w:p w:rsidR="0072139B" w:rsidRPr="00CC687B" w:rsidRDefault="00BB43DE" w:rsidP="007B7BCB">
            <w:pPr>
              <w:pStyle w:val="BodyText"/>
              <w:rPr>
                <w:rFonts w:ascii="CG Omega" w:hAnsi="CG Omega"/>
                <w:sz w:val="22"/>
                <w:szCs w:val="22"/>
              </w:rPr>
            </w:pPr>
            <w:r w:rsidRPr="00CC687B">
              <w:rPr>
                <w:rFonts w:ascii="CG Omega" w:hAnsi="CG Omega"/>
                <w:sz w:val="22"/>
                <w:szCs w:val="22"/>
              </w:rPr>
              <w:t>The following limitations will apply.</w:t>
            </w:r>
          </w:p>
          <w:p w:rsidR="00630F92" w:rsidRDefault="00630F92" w:rsidP="005F30FD">
            <w:pPr>
              <w:pStyle w:val="BodyText"/>
              <w:ind w:left="720"/>
              <w:rPr>
                <w:rFonts w:ascii="CG Omega" w:hAnsi="CG Omega"/>
                <w:sz w:val="22"/>
                <w:szCs w:val="22"/>
              </w:rPr>
            </w:pPr>
            <w:r>
              <w:rPr>
                <w:rFonts w:ascii="CG Omega" w:hAnsi="CG Omega"/>
                <w:sz w:val="22"/>
                <w:szCs w:val="22"/>
              </w:rPr>
              <w:t xml:space="preserve">The file structure will specify the </w:t>
            </w:r>
            <w:r w:rsidR="00C84EA8">
              <w:rPr>
                <w:rFonts w:ascii="CG Omega" w:hAnsi="CG Omega"/>
                <w:sz w:val="22"/>
                <w:szCs w:val="22"/>
              </w:rPr>
              <w:t>company id and the type of transactions contained in the file.</w:t>
            </w:r>
          </w:p>
          <w:p w:rsidR="00C84EA8" w:rsidRDefault="00C84EA8" w:rsidP="005F30FD">
            <w:pPr>
              <w:pStyle w:val="BodyText"/>
              <w:ind w:left="720"/>
              <w:rPr>
                <w:rFonts w:ascii="CG Omega" w:hAnsi="CG Omega"/>
                <w:sz w:val="22"/>
                <w:szCs w:val="22"/>
              </w:rPr>
            </w:pPr>
            <w:r>
              <w:rPr>
                <w:rFonts w:ascii="CG Omega" w:hAnsi="CG Omega"/>
                <w:sz w:val="22"/>
                <w:szCs w:val="22"/>
              </w:rPr>
              <w:t>The import file can only contain transactions of a single type.</w:t>
            </w:r>
          </w:p>
          <w:p w:rsidR="00D9538D" w:rsidRDefault="00D9538D" w:rsidP="005F30FD">
            <w:pPr>
              <w:pStyle w:val="BodyText"/>
              <w:ind w:left="720"/>
              <w:rPr>
                <w:rFonts w:ascii="CG Omega" w:hAnsi="CG Omega"/>
                <w:sz w:val="22"/>
                <w:szCs w:val="22"/>
              </w:rPr>
            </w:pPr>
            <w:r>
              <w:rPr>
                <w:rFonts w:ascii="CG Omega" w:hAnsi="CG Omega"/>
                <w:sz w:val="22"/>
                <w:szCs w:val="22"/>
              </w:rPr>
              <w:t>The transactions are imported in to the current period.</w:t>
            </w:r>
          </w:p>
          <w:p w:rsidR="00D9538D" w:rsidRDefault="00D9538D" w:rsidP="005F30FD">
            <w:pPr>
              <w:pStyle w:val="BodyText"/>
              <w:ind w:left="720"/>
              <w:rPr>
                <w:rFonts w:ascii="CG Omega" w:hAnsi="CG Omega"/>
                <w:sz w:val="22"/>
                <w:szCs w:val="22"/>
              </w:rPr>
            </w:pPr>
            <w:r>
              <w:rPr>
                <w:rFonts w:ascii="CG Omega" w:hAnsi="CG Omega"/>
                <w:sz w:val="22"/>
                <w:szCs w:val="22"/>
              </w:rPr>
              <w:t>Each import file is imported in to a single batch which is left open.</w:t>
            </w:r>
          </w:p>
          <w:p w:rsidR="00DF3642" w:rsidRDefault="00DF3642" w:rsidP="005F30FD">
            <w:pPr>
              <w:pStyle w:val="BodyText"/>
              <w:ind w:left="720"/>
              <w:rPr>
                <w:rFonts w:ascii="CG Omega" w:hAnsi="CG Omega"/>
                <w:sz w:val="22"/>
                <w:szCs w:val="22"/>
              </w:rPr>
            </w:pPr>
            <w:r w:rsidRPr="00CC687B">
              <w:rPr>
                <w:rFonts w:ascii="CG Omega" w:hAnsi="CG Omega"/>
                <w:sz w:val="22"/>
                <w:szCs w:val="22"/>
              </w:rPr>
              <w:t>Each line within the import file must represent a single transaction to be imported.</w:t>
            </w:r>
          </w:p>
          <w:p w:rsidR="009A2CB4" w:rsidRDefault="009A2CB4" w:rsidP="005F30FD">
            <w:pPr>
              <w:pStyle w:val="BodyText"/>
              <w:ind w:left="720"/>
              <w:rPr>
                <w:rFonts w:ascii="CG Omega" w:hAnsi="CG Omega"/>
                <w:sz w:val="22"/>
                <w:szCs w:val="22"/>
              </w:rPr>
            </w:pPr>
            <w:r>
              <w:rPr>
                <w:rFonts w:ascii="CG Omega" w:hAnsi="CG Omega"/>
                <w:sz w:val="22"/>
                <w:szCs w:val="22"/>
              </w:rPr>
              <w:t>Allocation details cannot be included.</w:t>
            </w:r>
          </w:p>
          <w:p w:rsidR="00DF3642" w:rsidRPr="00CC687B" w:rsidRDefault="00BB43DE" w:rsidP="005F30FD">
            <w:pPr>
              <w:pStyle w:val="BodyText"/>
              <w:ind w:left="720"/>
              <w:rPr>
                <w:rFonts w:ascii="CG Omega" w:hAnsi="CG Omega"/>
                <w:sz w:val="22"/>
                <w:szCs w:val="22"/>
              </w:rPr>
            </w:pPr>
            <w:r w:rsidRPr="00CC687B">
              <w:rPr>
                <w:rFonts w:ascii="CG Omega" w:hAnsi="CG Omega"/>
                <w:sz w:val="22"/>
                <w:szCs w:val="22"/>
              </w:rPr>
              <w:t xml:space="preserve">The </w:t>
            </w:r>
            <w:r w:rsidR="00DF3642" w:rsidRPr="00CC687B">
              <w:rPr>
                <w:rFonts w:ascii="CG Omega" w:hAnsi="CG Omega"/>
                <w:sz w:val="22"/>
                <w:szCs w:val="22"/>
              </w:rPr>
              <w:t xml:space="preserve">following </w:t>
            </w:r>
            <w:r w:rsidR="00620277" w:rsidRPr="00CC687B">
              <w:rPr>
                <w:rFonts w:ascii="CG Omega" w:hAnsi="CG Omega"/>
                <w:sz w:val="22"/>
                <w:szCs w:val="22"/>
              </w:rPr>
              <w:t xml:space="preserve">fields </w:t>
            </w:r>
            <w:r w:rsidR="00147C7C" w:rsidRPr="00CC687B">
              <w:rPr>
                <w:rFonts w:ascii="CG Omega" w:hAnsi="CG Omega"/>
                <w:sz w:val="22"/>
                <w:szCs w:val="22"/>
              </w:rPr>
              <w:t xml:space="preserve">are all mandatory and must be present </w:t>
            </w:r>
            <w:r w:rsidR="00DF3642" w:rsidRPr="00CC687B">
              <w:rPr>
                <w:rFonts w:ascii="CG Omega" w:hAnsi="CG Omega"/>
                <w:sz w:val="22"/>
                <w:szCs w:val="22"/>
              </w:rPr>
              <w:t xml:space="preserve">for each transaction </w:t>
            </w:r>
            <w:r w:rsidR="00147C7C" w:rsidRPr="00CC687B">
              <w:rPr>
                <w:rFonts w:ascii="CG Omega" w:hAnsi="CG Omega"/>
                <w:sz w:val="22"/>
                <w:szCs w:val="22"/>
              </w:rPr>
              <w:t>in the import file.</w:t>
            </w:r>
            <w:r w:rsidR="00DF3642" w:rsidRPr="00CC687B">
              <w:rPr>
                <w:rFonts w:ascii="CG Omega" w:hAnsi="CG Omega"/>
                <w:sz w:val="22"/>
                <w:szCs w:val="22"/>
              </w:rPr>
              <w:t xml:space="preserve"> </w:t>
            </w:r>
          </w:p>
          <w:p w:rsidR="00DF3642" w:rsidRPr="00CC687B" w:rsidRDefault="008574DB" w:rsidP="002E405F">
            <w:pPr>
              <w:pStyle w:val="BodyText"/>
              <w:numPr>
                <w:ilvl w:val="0"/>
                <w:numId w:val="8"/>
              </w:numPr>
              <w:ind w:left="1440"/>
              <w:rPr>
                <w:rFonts w:ascii="CG Omega" w:hAnsi="CG Omega"/>
                <w:sz w:val="22"/>
                <w:szCs w:val="22"/>
              </w:rPr>
            </w:pPr>
            <w:r>
              <w:rPr>
                <w:rFonts w:ascii="CG Omega" w:hAnsi="CG Omega"/>
                <w:sz w:val="22"/>
                <w:szCs w:val="22"/>
              </w:rPr>
              <w:t>Account c</w:t>
            </w:r>
            <w:r w:rsidR="00124B30">
              <w:rPr>
                <w:rFonts w:ascii="CG Omega" w:hAnsi="CG Omega"/>
                <w:sz w:val="22"/>
                <w:szCs w:val="22"/>
              </w:rPr>
              <w:t>ode.</w:t>
            </w:r>
          </w:p>
          <w:p w:rsidR="00DF3642" w:rsidRPr="00CC687B" w:rsidRDefault="008574DB" w:rsidP="002E405F">
            <w:pPr>
              <w:pStyle w:val="BodyText"/>
              <w:numPr>
                <w:ilvl w:val="0"/>
                <w:numId w:val="8"/>
              </w:numPr>
              <w:ind w:left="1440"/>
              <w:rPr>
                <w:rFonts w:ascii="CG Omega" w:hAnsi="CG Omega"/>
                <w:sz w:val="22"/>
                <w:szCs w:val="22"/>
              </w:rPr>
            </w:pPr>
            <w:r>
              <w:rPr>
                <w:rFonts w:ascii="CG Omega" w:hAnsi="CG Omega"/>
                <w:sz w:val="22"/>
                <w:szCs w:val="22"/>
              </w:rPr>
              <w:t>Transaction d</w:t>
            </w:r>
            <w:r w:rsidR="00124B30">
              <w:rPr>
                <w:rFonts w:ascii="CG Omega" w:hAnsi="CG Omega"/>
                <w:sz w:val="22"/>
                <w:szCs w:val="22"/>
              </w:rPr>
              <w:t>ate.</w:t>
            </w:r>
          </w:p>
          <w:p w:rsidR="00DF3642" w:rsidRPr="00CC687B" w:rsidRDefault="008574DB" w:rsidP="002E405F">
            <w:pPr>
              <w:pStyle w:val="BodyText"/>
              <w:numPr>
                <w:ilvl w:val="0"/>
                <w:numId w:val="8"/>
              </w:numPr>
              <w:ind w:left="1440"/>
              <w:rPr>
                <w:rFonts w:ascii="CG Omega" w:hAnsi="CG Omega"/>
                <w:sz w:val="22"/>
                <w:szCs w:val="22"/>
              </w:rPr>
            </w:pPr>
            <w:r>
              <w:rPr>
                <w:rFonts w:ascii="CG Omega" w:hAnsi="CG Omega"/>
                <w:sz w:val="22"/>
                <w:szCs w:val="22"/>
              </w:rPr>
              <w:t>Transaction r</w:t>
            </w:r>
            <w:r w:rsidR="00124B30">
              <w:rPr>
                <w:rFonts w:ascii="CG Omega" w:hAnsi="CG Omega"/>
                <w:sz w:val="22"/>
                <w:szCs w:val="22"/>
              </w:rPr>
              <w:t>eference</w:t>
            </w:r>
            <w:r w:rsidR="006402B6">
              <w:rPr>
                <w:rFonts w:ascii="CG Omega" w:hAnsi="CG Omega"/>
                <w:sz w:val="22"/>
                <w:szCs w:val="22"/>
              </w:rPr>
              <w:t>.</w:t>
            </w:r>
          </w:p>
          <w:p w:rsidR="00DF3642" w:rsidRDefault="008574DB" w:rsidP="002E405F">
            <w:pPr>
              <w:pStyle w:val="BodyText"/>
              <w:numPr>
                <w:ilvl w:val="0"/>
                <w:numId w:val="8"/>
              </w:numPr>
              <w:ind w:left="1440"/>
              <w:rPr>
                <w:rFonts w:ascii="CG Omega" w:hAnsi="CG Omega"/>
                <w:sz w:val="22"/>
                <w:szCs w:val="22"/>
              </w:rPr>
            </w:pPr>
            <w:r>
              <w:rPr>
                <w:rFonts w:ascii="CG Omega" w:hAnsi="CG Omega"/>
                <w:sz w:val="22"/>
                <w:szCs w:val="22"/>
              </w:rPr>
              <w:t>Net amount in entry currency</w:t>
            </w:r>
            <w:r w:rsidR="006402B6">
              <w:rPr>
                <w:rFonts w:ascii="CG Omega" w:hAnsi="CG Omega"/>
                <w:sz w:val="22"/>
                <w:szCs w:val="22"/>
              </w:rPr>
              <w:t>.</w:t>
            </w:r>
          </w:p>
          <w:p w:rsidR="0002265C" w:rsidRDefault="0002265C" w:rsidP="002E405F">
            <w:pPr>
              <w:pStyle w:val="BodyText"/>
              <w:numPr>
                <w:ilvl w:val="0"/>
                <w:numId w:val="8"/>
              </w:numPr>
              <w:ind w:left="1440"/>
              <w:rPr>
                <w:rFonts w:ascii="CG Omega" w:hAnsi="CG Omega"/>
                <w:sz w:val="22"/>
                <w:szCs w:val="22"/>
              </w:rPr>
            </w:pPr>
            <w:r>
              <w:rPr>
                <w:rFonts w:ascii="CG Omega" w:hAnsi="CG Omega"/>
                <w:sz w:val="22"/>
                <w:szCs w:val="22"/>
              </w:rPr>
              <w:t>Net amount in base currency</w:t>
            </w:r>
            <w:r w:rsidR="006402B6">
              <w:rPr>
                <w:rFonts w:ascii="CG Omega" w:hAnsi="CG Omega"/>
                <w:sz w:val="22"/>
                <w:szCs w:val="22"/>
              </w:rPr>
              <w:t>.</w:t>
            </w:r>
          </w:p>
          <w:p w:rsidR="008574DB" w:rsidRDefault="008574DB" w:rsidP="002E405F">
            <w:pPr>
              <w:pStyle w:val="BodyText"/>
              <w:numPr>
                <w:ilvl w:val="0"/>
                <w:numId w:val="8"/>
              </w:numPr>
              <w:ind w:left="1440"/>
              <w:rPr>
                <w:rFonts w:ascii="CG Omega" w:hAnsi="CG Omega"/>
                <w:sz w:val="22"/>
                <w:szCs w:val="22"/>
              </w:rPr>
            </w:pPr>
            <w:r>
              <w:rPr>
                <w:rFonts w:ascii="CG Omega" w:hAnsi="CG Omega"/>
                <w:sz w:val="22"/>
                <w:szCs w:val="22"/>
              </w:rPr>
              <w:t>Tax amount in entry currency</w:t>
            </w:r>
            <w:r w:rsidR="006402B6">
              <w:rPr>
                <w:rFonts w:ascii="CG Omega" w:hAnsi="CG Omega"/>
                <w:sz w:val="22"/>
                <w:szCs w:val="22"/>
              </w:rPr>
              <w:t>.</w:t>
            </w:r>
          </w:p>
          <w:p w:rsidR="0002265C" w:rsidRPr="00CC687B" w:rsidRDefault="0002265C" w:rsidP="002E405F">
            <w:pPr>
              <w:pStyle w:val="BodyText"/>
              <w:numPr>
                <w:ilvl w:val="0"/>
                <w:numId w:val="8"/>
              </w:numPr>
              <w:ind w:left="1440"/>
              <w:rPr>
                <w:rFonts w:ascii="CG Omega" w:hAnsi="CG Omega"/>
                <w:sz w:val="22"/>
                <w:szCs w:val="22"/>
              </w:rPr>
            </w:pPr>
            <w:r>
              <w:rPr>
                <w:rFonts w:ascii="CG Omega" w:hAnsi="CG Omega"/>
                <w:sz w:val="22"/>
                <w:szCs w:val="22"/>
              </w:rPr>
              <w:t>Tax amount in base currency</w:t>
            </w:r>
            <w:r w:rsidR="006402B6">
              <w:rPr>
                <w:rFonts w:ascii="CG Omega" w:hAnsi="CG Omega"/>
                <w:sz w:val="22"/>
                <w:szCs w:val="22"/>
              </w:rPr>
              <w:t>.</w:t>
            </w:r>
          </w:p>
          <w:p w:rsidR="005F30FD" w:rsidRPr="00CC687B" w:rsidRDefault="00147C7C" w:rsidP="000E588B">
            <w:pPr>
              <w:pStyle w:val="BodyText"/>
              <w:ind w:left="720"/>
              <w:rPr>
                <w:rFonts w:ascii="CG Omega" w:hAnsi="CG Omega"/>
                <w:sz w:val="22"/>
                <w:szCs w:val="22"/>
              </w:rPr>
            </w:pPr>
            <w:r w:rsidRPr="00CC687B">
              <w:rPr>
                <w:rFonts w:ascii="CG Omega" w:hAnsi="CG Omega"/>
                <w:sz w:val="22"/>
                <w:szCs w:val="22"/>
              </w:rPr>
              <w:t xml:space="preserve">The </w:t>
            </w:r>
            <w:r w:rsidR="00DF3642" w:rsidRPr="00CC687B">
              <w:rPr>
                <w:rFonts w:ascii="CG Omega" w:hAnsi="CG Omega"/>
                <w:sz w:val="22"/>
                <w:szCs w:val="22"/>
              </w:rPr>
              <w:t xml:space="preserve">following fields </w:t>
            </w:r>
            <w:r w:rsidR="005F30FD" w:rsidRPr="00CC687B">
              <w:rPr>
                <w:rFonts w:ascii="CG Omega" w:hAnsi="CG Omega"/>
                <w:sz w:val="22"/>
                <w:szCs w:val="22"/>
              </w:rPr>
              <w:t>can be</w:t>
            </w:r>
            <w:r w:rsidR="00DF3642" w:rsidRPr="00CC687B">
              <w:rPr>
                <w:rFonts w:ascii="CG Omega" w:hAnsi="CG Omega"/>
                <w:sz w:val="22"/>
                <w:szCs w:val="22"/>
              </w:rPr>
              <w:t xml:space="preserve"> </w:t>
            </w:r>
            <w:r w:rsidR="005F30FD" w:rsidRPr="00CC687B">
              <w:rPr>
                <w:rFonts w:ascii="CG Omega" w:hAnsi="CG Omega"/>
                <w:sz w:val="22"/>
                <w:szCs w:val="22"/>
              </w:rPr>
              <w:t>optionally included via the file content window</w:t>
            </w:r>
            <w:r w:rsidR="00453E35">
              <w:rPr>
                <w:rFonts w:ascii="CG Omega" w:hAnsi="CG Omega"/>
                <w:sz w:val="22"/>
                <w:szCs w:val="22"/>
              </w:rPr>
              <w:t>s</w:t>
            </w:r>
            <w:r w:rsidR="005F30FD" w:rsidRPr="00CC687B">
              <w:rPr>
                <w:rFonts w:ascii="CG Omega" w:hAnsi="CG Omega"/>
                <w:sz w:val="22"/>
                <w:szCs w:val="22"/>
              </w:rPr>
              <w:t>, however if they have been selected for inclusion they must be present for each transaction imported.</w:t>
            </w:r>
            <w:r w:rsidR="00124B30">
              <w:rPr>
                <w:rFonts w:ascii="CG Omega" w:hAnsi="CG Omega"/>
                <w:sz w:val="22"/>
                <w:szCs w:val="22"/>
              </w:rPr>
              <w:t xml:space="preserve"> Blank details are replaced with account </w:t>
            </w:r>
            <w:r w:rsidR="00842544">
              <w:rPr>
                <w:rFonts w:ascii="CG Omega" w:hAnsi="CG Omega"/>
                <w:sz w:val="22"/>
                <w:szCs w:val="22"/>
              </w:rPr>
              <w:t xml:space="preserve">or system </w:t>
            </w:r>
            <w:r w:rsidR="00124B30">
              <w:rPr>
                <w:rFonts w:ascii="CG Omega" w:hAnsi="CG Omega"/>
                <w:sz w:val="22"/>
                <w:szCs w:val="22"/>
              </w:rPr>
              <w:t>defaults where available.</w:t>
            </w:r>
            <w:r w:rsidR="005F30FD" w:rsidRPr="00CC687B">
              <w:rPr>
                <w:rFonts w:ascii="CG Omega" w:hAnsi="CG Omega"/>
                <w:sz w:val="22"/>
                <w:szCs w:val="22"/>
              </w:rPr>
              <w:t xml:space="preserve"> </w:t>
            </w:r>
          </w:p>
          <w:p w:rsidR="00BD378E" w:rsidRDefault="00BD378E" w:rsidP="00BD378E">
            <w:pPr>
              <w:pStyle w:val="BodyText"/>
              <w:numPr>
                <w:ilvl w:val="0"/>
                <w:numId w:val="9"/>
              </w:numPr>
              <w:ind w:left="1440"/>
              <w:rPr>
                <w:rFonts w:ascii="CG Omega" w:hAnsi="CG Omega"/>
                <w:sz w:val="22"/>
                <w:szCs w:val="22"/>
              </w:rPr>
            </w:pPr>
            <w:r>
              <w:rPr>
                <w:rFonts w:ascii="CG Omega" w:hAnsi="CG Omega"/>
                <w:sz w:val="22"/>
                <w:szCs w:val="22"/>
              </w:rPr>
              <w:lastRenderedPageBreak/>
              <w:t>Currency code (if not present then base currency is assumed).</w:t>
            </w:r>
          </w:p>
          <w:p w:rsidR="0002265C" w:rsidRDefault="0002265C" w:rsidP="002E405F">
            <w:pPr>
              <w:pStyle w:val="BodyText"/>
              <w:numPr>
                <w:ilvl w:val="0"/>
                <w:numId w:val="9"/>
              </w:numPr>
              <w:ind w:left="1440"/>
              <w:rPr>
                <w:rFonts w:ascii="CG Omega" w:hAnsi="CG Omega"/>
                <w:sz w:val="22"/>
                <w:szCs w:val="22"/>
              </w:rPr>
            </w:pPr>
            <w:r>
              <w:rPr>
                <w:rFonts w:ascii="CG Omega" w:hAnsi="CG Omega"/>
                <w:sz w:val="22"/>
                <w:szCs w:val="22"/>
              </w:rPr>
              <w:t>Settlement discount (omit this for invoices and credit notes).</w:t>
            </w:r>
          </w:p>
          <w:p w:rsidR="00842544" w:rsidRDefault="00F56878" w:rsidP="006C714C">
            <w:pPr>
              <w:pStyle w:val="BodyText"/>
              <w:numPr>
                <w:ilvl w:val="0"/>
                <w:numId w:val="9"/>
              </w:numPr>
              <w:ind w:left="1440"/>
              <w:rPr>
                <w:rFonts w:ascii="CG Omega" w:hAnsi="CG Omega"/>
                <w:sz w:val="22"/>
                <w:szCs w:val="22"/>
              </w:rPr>
            </w:pPr>
            <w:r w:rsidRPr="00842544">
              <w:rPr>
                <w:rFonts w:ascii="CG Omega" w:hAnsi="CG Omega"/>
                <w:sz w:val="22"/>
                <w:szCs w:val="22"/>
              </w:rPr>
              <w:t>Trading terms code</w:t>
            </w:r>
            <w:r w:rsidR="006402B6">
              <w:rPr>
                <w:rFonts w:ascii="CG Omega" w:hAnsi="CG Omega"/>
                <w:sz w:val="22"/>
                <w:szCs w:val="22"/>
              </w:rPr>
              <w:t>.</w:t>
            </w:r>
            <w:r w:rsidRPr="00842544">
              <w:rPr>
                <w:rFonts w:ascii="CG Omega" w:hAnsi="CG Omega"/>
                <w:sz w:val="22"/>
                <w:szCs w:val="22"/>
              </w:rPr>
              <w:t xml:space="preserve"> </w:t>
            </w:r>
          </w:p>
          <w:p w:rsidR="00F5365C" w:rsidRDefault="00F5365C" w:rsidP="006C714C">
            <w:pPr>
              <w:pStyle w:val="BodyText"/>
              <w:numPr>
                <w:ilvl w:val="0"/>
                <w:numId w:val="9"/>
              </w:numPr>
              <w:ind w:left="1440"/>
              <w:rPr>
                <w:rFonts w:ascii="CG Omega" w:hAnsi="CG Omega"/>
                <w:sz w:val="22"/>
                <w:szCs w:val="22"/>
              </w:rPr>
            </w:pPr>
            <w:r>
              <w:rPr>
                <w:rFonts w:ascii="CG Omega" w:hAnsi="CG Omega"/>
                <w:sz w:val="22"/>
                <w:szCs w:val="22"/>
              </w:rPr>
              <w:t>Banking Reference (omit this for payments).</w:t>
            </w:r>
          </w:p>
          <w:p w:rsidR="000E588B" w:rsidRPr="00842544" w:rsidRDefault="000E588B" w:rsidP="006C714C">
            <w:pPr>
              <w:pStyle w:val="BodyText"/>
              <w:numPr>
                <w:ilvl w:val="0"/>
                <w:numId w:val="9"/>
              </w:numPr>
              <w:ind w:left="1440"/>
              <w:rPr>
                <w:rFonts w:ascii="CG Omega" w:hAnsi="CG Omega"/>
                <w:sz w:val="22"/>
                <w:szCs w:val="22"/>
              </w:rPr>
            </w:pPr>
            <w:r w:rsidRPr="00842544">
              <w:rPr>
                <w:rFonts w:ascii="CG Omega" w:hAnsi="CG Omega"/>
                <w:sz w:val="22"/>
                <w:szCs w:val="22"/>
              </w:rPr>
              <w:t>Narrative</w:t>
            </w:r>
            <w:r w:rsidR="006402B6">
              <w:rPr>
                <w:rFonts w:ascii="CG Omega" w:hAnsi="CG Omega"/>
                <w:sz w:val="22"/>
                <w:szCs w:val="22"/>
              </w:rPr>
              <w:t>.</w:t>
            </w:r>
          </w:p>
          <w:p w:rsidR="005F30FD" w:rsidRPr="00CC687B" w:rsidRDefault="005F30FD" w:rsidP="002E405F">
            <w:pPr>
              <w:pStyle w:val="BodyText"/>
              <w:numPr>
                <w:ilvl w:val="0"/>
                <w:numId w:val="9"/>
              </w:numPr>
              <w:ind w:left="1440"/>
              <w:rPr>
                <w:rFonts w:ascii="CG Omega" w:hAnsi="CG Omega"/>
                <w:sz w:val="22"/>
                <w:szCs w:val="22"/>
              </w:rPr>
            </w:pPr>
            <w:r w:rsidRPr="00CC687B">
              <w:rPr>
                <w:rFonts w:ascii="CG Omega" w:hAnsi="CG Omega"/>
                <w:sz w:val="22"/>
                <w:szCs w:val="22"/>
              </w:rPr>
              <w:t>R</w:t>
            </w:r>
            <w:r w:rsidR="00147C7C" w:rsidRPr="00CC687B">
              <w:rPr>
                <w:rFonts w:ascii="CG Omega" w:hAnsi="CG Omega"/>
                <w:sz w:val="22"/>
                <w:szCs w:val="22"/>
              </w:rPr>
              <w:t>eference</w:t>
            </w:r>
            <w:r w:rsidR="000E588B">
              <w:rPr>
                <w:rFonts w:ascii="CG Omega" w:hAnsi="CG Omega"/>
                <w:sz w:val="22"/>
                <w:szCs w:val="22"/>
              </w:rPr>
              <w:t>/Comment</w:t>
            </w:r>
            <w:r w:rsidR="00147C7C" w:rsidRPr="00CC687B">
              <w:rPr>
                <w:rFonts w:ascii="CG Omega" w:hAnsi="CG Omega"/>
                <w:sz w:val="22"/>
                <w:szCs w:val="22"/>
              </w:rPr>
              <w:t xml:space="preserve"> 1</w:t>
            </w:r>
            <w:r w:rsidR="006402B6">
              <w:rPr>
                <w:rFonts w:ascii="CG Omega" w:hAnsi="CG Omega"/>
                <w:sz w:val="22"/>
                <w:szCs w:val="22"/>
              </w:rPr>
              <w:t>.</w:t>
            </w:r>
          </w:p>
          <w:p w:rsidR="0095722C" w:rsidRDefault="005F30FD" w:rsidP="006402B6">
            <w:pPr>
              <w:pStyle w:val="BodyText"/>
              <w:numPr>
                <w:ilvl w:val="0"/>
                <w:numId w:val="9"/>
              </w:numPr>
              <w:ind w:left="1440"/>
              <w:rPr>
                <w:rFonts w:ascii="CG Omega" w:hAnsi="CG Omega"/>
                <w:sz w:val="22"/>
                <w:szCs w:val="22"/>
              </w:rPr>
            </w:pPr>
            <w:r w:rsidRPr="00CC687B">
              <w:rPr>
                <w:rFonts w:ascii="CG Omega" w:hAnsi="CG Omega"/>
                <w:sz w:val="22"/>
                <w:szCs w:val="22"/>
              </w:rPr>
              <w:t>R</w:t>
            </w:r>
            <w:r w:rsidR="00147C7C" w:rsidRPr="00CC687B">
              <w:rPr>
                <w:rFonts w:ascii="CG Omega" w:hAnsi="CG Omega"/>
                <w:sz w:val="22"/>
                <w:szCs w:val="22"/>
              </w:rPr>
              <w:t>eference</w:t>
            </w:r>
            <w:r w:rsidR="000E588B">
              <w:rPr>
                <w:rFonts w:ascii="CG Omega" w:hAnsi="CG Omega"/>
                <w:sz w:val="22"/>
                <w:szCs w:val="22"/>
              </w:rPr>
              <w:t>/Comment</w:t>
            </w:r>
            <w:r w:rsidR="00147C7C" w:rsidRPr="00CC687B">
              <w:rPr>
                <w:rFonts w:ascii="CG Omega" w:hAnsi="CG Omega"/>
                <w:sz w:val="22"/>
                <w:szCs w:val="22"/>
              </w:rPr>
              <w:t xml:space="preserve"> 2</w:t>
            </w:r>
            <w:r w:rsidR="006402B6">
              <w:rPr>
                <w:rFonts w:ascii="CG Omega" w:hAnsi="CG Omega"/>
                <w:sz w:val="22"/>
                <w:szCs w:val="22"/>
              </w:rPr>
              <w:t>.</w:t>
            </w:r>
          </w:p>
          <w:p w:rsidR="000A28CD" w:rsidRDefault="000A28CD" w:rsidP="000A28CD">
            <w:pPr>
              <w:pStyle w:val="BodyText"/>
              <w:numPr>
                <w:ilvl w:val="0"/>
                <w:numId w:val="9"/>
              </w:numPr>
              <w:ind w:left="1440"/>
              <w:rPr>
                <w:rFonts w:ascii="CG Omega" w:hAnsi="CG Omega"/>
                <w:sz w:val="22"/>
                <w:szCs w:val="22"/>
              </w:rPr>
            </w:pPr>
            <w:r>
              <w:rPr>
                <w:rFonts w:ascii="CG Omega" w:hAnsi="CG Omega"/>
                <w:sz w:val="22"/>
                <w:szCs w:val="22"/>
              </w:rPr>
              <w:t>Up to 10 General Ledger profit centres (the account default is used if none are present).</w:t>
            </w:r>
          </w:p>
          <w:p w:rsidR="000A28CD" w:rsidRDefault="000A28CD" w:rsidP="000A28CD">
            <w:pPr>
              <w:pStyle w:val="BodyText"/>
              <w:numPr>
                <w:ilvl w:val="0"/>
                <w:numId w:val="9"/>
              </w:numPr>
              <w:ind w:left="1440"/>
              <w:rPr>
                <w:rFonts w:ascii="CG Omega" w:hAnsi="CG Omega"/>
                <w:sz w:val="22"/>
                <w:szCs w:val="22"/>
              </w:rPr>
            </w:pPr>
            <w:r>
              <w:rPr>
                <w:rFonts w:ascii="CG Omega" w:hAnsi="CG Omega"/>
                <w:sz w:val="22"/>
                <w:szCs w:val="22"/>
              </w:rPr>
              <w:t>Up to 10 General Ledger account codes (the account default is used if none are present).</w:t>
            </w:r>
          </w:p>
          <w:p w:rsidR="000A28CD" w:rsidRDefault="000A28CD" w:rsidP="000A28CD">
            <w:pPr>
              <w:pStyle w:val="BodyText"/>
              <w:numPr>
                <w:ilvl w:val="0"/>
                <w:numId w:val="9"/>
              </w:numPr>
              <w:ind w:left="1440"/>
              <w:rPr>
                <w:rFonts w:ascii="CG Omega" w:hAnsi="CG Omega"/>
                <w:sz w:val="22"/>
                <w:szCs w:val="22"/>
              </w:rPr>
            </w:pPr>
            <w:r>
              <w:rPr>
                <w:rFonts w:ascii="CG Omega" w:hAnsi="CG Omega"/>
                <w:sz w:val="22"/>
                <w:szCs w:val="22"/>
              </w:rPr>
              <w:t xml:space="preserve">Up to 10 General Ledger analysis amounts (the transaction amount is used if no GL analysis is included for the transaction). </w:t>
            </w:r>
          </w:p>
          <w:p w:rsidR="000A28CD" w:rsidRDefault="00441522" w:rsidP="000A28CD">
            <w:pPr>
              <w:pStyle w:val="BodyText"/>
              <w:numPr>
                <w:ilvl w:val="0"/>
                <w:numId w:val="9"/>
              </w:numPr>
              <w:ind w:left="1440"/>
              <w:rPr>
                <w:rFonts w:ascii="CG Omega" w:hAnsi="CG Omega"/>
                <w:sz w:val="22"/>
                <w:szCs w:val="22"/>
              </w:rPr>
            </w:pPr>
            <w:r>
              <w:rPr>
                <w:rFonts w:ascii="CG Omega" w:hAnsi="CG Omega"/>
                <w:sz w:val="22"/>
                <w:szCs w:val="22"/>
              </w:rPr>
              <w:t xml:space="preserve">Up to 5 </w:t>
            </w:r>
            <w:r w:rsidR="000A28CD">
              <w:rPr>
                <w:rFonts w:ascii="CG Omega" w:hAnsi="CG Omega"/>
                <w:sz w:val="22"/>
                <w:szCs w:val="22"/>
              </w:rPr>
              <w:t>Tax code</w:t>
            </w:r>
            <w:r>
              <w:rPr>
                <w:rFonts w:ascii="CG Omega" w:hAnsi="CG Omega"/>
                <w:sz w:val="22"/>
                <w:szCs w:val="22"/>
              </w:rPr>
              <w:t>s</w:t>
            </w:r>
            <w:r w:rsidR="000A28CD">
              <w:rPr>
                <w:rFonts w:ascii="CG Omega" w:hAnsi="CG Omega"/>
                <w:sz w:val="22"/>
                <w:szCs w:val="22"/>
              </w:rPr>
              <w:t xml:space="preserve"> (if no</w:t>
            </w:r>
            <w:r>
              <w:rPr>
                <w:rFonts w:ascii="CG Omega" w:hAnsi="CG Omega"/>
                <w:sz w:val="22"/>
                <w:szCs w:val="22"/>
              </w:rPr>
              <w:t xml:space="preserve">ne are </w:t>
            </w:r>
            <w:r w:rsidR="000A28CD">
              <w:rPr>
                <w:rFonts w:ascii="CG Omega" w:hAnsi="CG Omega"/>
                <w:sz w:val="22"/>
                <w:szCs w:val="22"/>
              </w:rPr>
              <w:t>present then standard domestic tax is assumed).</w:t>
            </w:r>
          </w:p>
          <w:p w:rsidR="000A28CD" w:rsidRPr="00F83AFE" w:rsidRDefault="00441522" w:rsidP="00F83AFE">
            <w:pPr>
              <w:pStyle w:val="BodyText"/>
              <w:numPr>
                <w:ilvl w:val="0"/>
                <w:numId w:val="9"/>
              </w:numPr>
              <w:ind w:left="1440"/>
              <w:rPr>
                <w:rFonts w:ascii="CG Omega" w:hAnsi="CG Omega"/>
                <w:sz w:val="22"/>
                <w:szCs w:val="22"/>
              </w:rPr>
            </w:pPr>
            <w:r>
              <w:rPr>
                <w:rFonts w:ascii="CG Omega" w:hAnsi="CG Omega"/>
                <w:sz w:val="22"/>
                <w:szCs w:val="22"/>
              </w:rPr>
              <w:t>Up to 5 Tax analysis amounts (the transaction amount if used if no tax analysis is included for the transaction).</w:t>
            </w:r>
          </w:p>
        </w:tc>
      </w:tr>
    </w:tbl>
    <w:p w:rsidR="00B92940" w:rsidRDefault="00B92940" w:rsidP="00680723">
      <w:pPr>
        <w:pStyle w:val="Heading3"/>
        <w:ind w:left="0"/>
      </w:pPr>
    </w:p>
    <w:p w:rsidR="00B92940" w:rsidRDefault="00B92940" w:rsidP="00680723">
      <w:pPr>
        <w:pStyle w:val="Heading3"/>
        <w:ind w:left="0"/>
      </w:pPr>
    </w:p>
    <w:p w:rsidR="00E3132E" w:rsidRDefault="00E3132E">
      <w:pPr>
        <w:rPr>
          <w:rFonts w:ascii="Arial" w:hAnsi="Arial"/>
          <w:b/>
          <w:sz w:val="22"/>
        </w:rPr>
      </w:pPr>
    </w:p>
    <w:p w:rsidR="00E3132E" w:rsidRDefault="00394941">
      <w:pPr>
        <w:rPr>
          <w:rFonts w:ascii="Arial" w:hAnsi="Arial"/>
          <w:b/>
          <w:sz w:val="22"/>
        </w:rPr>
      </w:pPr>
      <w:r>
        <w:rPr>
          <w:rFonts w:ascii="Arial" w:hAnsi="Arial"/>
          <w:b/>
          <w:sz w:val="22"/>
        </w:rPr>
        <w:br w:type="page"/>
      </w:r>
    </w:p>
    <w:p w:rsidR="00E842B7" w:rsidRPr="008E645B" w:rsidRDefault="00E842B7">
      <w:pPr>
        <w:rPr>
          <w:rFonts w:ascii="Arial" w:hAnsi="Arial"/>
          <w:b/>
          <w:sz w:val="22"/>
        </w:rPr>
      </w:pPr>
      <w:r w:rsidRPr="008E645B">
        <w:rPr>
          <w:rFonts w:ascii="Arial" w:hAnsi="Arial"/>
          <w:b/>
          <w:sz w:val="22"/>
        </w:rPr>
        <w:lastRenderedPageBreak/>
        <w:t>DOCUMENTATION CHANGES</w:t>
      </w:r>
    </w:p>
    <w:p w:rsidR="00FA76DF" w:rsidRDefault="00FA76DF" w:rsidP="003F559A">
      <w:pPr>
        <w:pStyle w:val="BodyText"/>
        <w:rPr>
          <w:i/>
          <w:iCs/>
        </w:rPr>
      </w:pPr>
    </w:p>
    <w:p w:rsidR="006949F5" w:rsidRPr="008E645B" w:rsidRDefault="00DC0D39" w:rsidP="006949F5">
      <w:pPr>
        <w:pStyle w:val="Heading3"/>
        <w:ind w:left="0"/>
      </w:pPr>
      <w:r>
        <w:t>C</w:t>
      </w:r>
      <w:r w:rsidR="006949F5">
        <w:t>L Auto-Transfer Window</w:t>
      </w:r>
    </w:p>
    <w:p w:rsidR="006949F5" w:rsidRDefault="006949F5" w:rsidP="006949F5">
      <w:pPr>
        <w:rPr>
          <w:rFonts w:ascii="Arial" w:hAnsi="Arial"/>
          <w:b/>
          <w:sz w:val="22"/>
        </w:rPr>
      </w:pPr>
    </w:p>
    <w:p w:rsidR="006949F5" w:rsidRDefault="00F5365C" w:rsidP="006949F5">
      <w:pPr>
        <w:pStyle w:val="BodyText"/>
        <w:rPr>
          <w:i/>
        </w:rPr>
      </w:pPr>
      <w:r>
        <w:rPr>
          <w:noProof/>
        </w:rPr>
        <w:drawing>
          <wp:inline distT="0" distB="0" distL="0" distR="0" wp14:anchorId="1D171BA7" wp14:editId="2BEF343D">
            <wp:extent cx="6409055" cy="37680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09055" cy="3768090"/>
                    </a:xfrm>
                    <a:prstGeom prst="rect">
                      <a:avLst/>
                    </a:prstGeom>
                  </pic:spPr>
                </pic:pic>
              </a:graphicData>
            </a:graphic>
          </wp:inline>
        </w:drawing>
      </w:r>
    </w:p>
    <w:p w:rsidR="00F5365C" w:rsidRPr="008E645B" w:rsidRDefault="00F5365C" w:rsidP="006949F5">
      <w:pPr>
        <w:pStyle w:val="BodyText"/>
        <w:rPr>
          <w:i/>
        </w:rPr>
      </w:pP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6949F5" w:rsidRPr="008E645B" w:rsidTr="006C714C">
        <w:trPr>
          <w:cantSplit/>
        </w:trPr>
        <w:tc>
          <w:tcPr>
            <w:tcW w:w="2268" w:type="dxa"/>
          </w:tcPr>
          <w:p w:rsidR="006949F5" w:rsidRPr="008E645B" w:rsidRDefault="006949F5" w:rsidP="006C714C">
            <w:pPr>
              <w:pStyle w:val="Subheading"/>
            </w:pPr>
            <w:r>
              <w:t>CSV Import</w:t>
            </w:r>
            <w:r w:rsidRPr="008E645B">
              <w:fldChar w:fldCharType="begin"/>
            </w:r>
            <w:r w:rsidRPr="008E645B">
              <w:instrText xml:space="preserve"> XE "types of customers" </w:instrText>
            </w:r>
            <w:r w:rsidRPr="008E645B">
              <w:fldChar w:fldCharType="end"/>
            </w:r>
          </w:p>
        </w:tc>
        <w:tc>
          <w:tcPr>
            <w:tcW w:w="6237" w:type="dxa"/>
          </w:tcPr>
          <w:p w:rsidR="006949F5" w:rsidRPr="008E645B" w:rsidRDefault="006949F5" w:rsidP="006C714C">
            <w:pPr>
              <w:pStyle w:val="BodyText"/>
            </w:pPr>
            <w:r>
              <w:t>This allows transactions to be imported (from a csv format file or spreadsheet).</w:t>
            </w:r>
            <w:r w:rsidRPr="008E645B">
              <w:t xml:space="preserve"> </w:t>
            </w:r>
          </w:p>
        </w:tc>
      </w:tr>
    </w:tbl>
    <w:p w:rsidR="006949F5" w:rsidRDefault="006949F5" w:rsidP="006949F5">
      <w:pPr>
        <w:rPr>
          <w:rFonts w:ascii="Arial" w:hAnsi="Arial"/>
          <w:b/>
          <w:sz w:val="22"/>
        </w:rPr>
      </w:pPr>
    </w:p>
    <w:p w:rsidR="006949F5" w:rsidRDefault="006949F5" w:rsidP="006949F5">
      <w:pPr>
        <w:rPr>
          <w:rFonts w:ascii="Arial" w:hAnsi="Arial"/>
          <w:b/>
          <w:sz w:val="22"/>
        </w:rPr>
      </w:pPr>
    </w:p>
    <w:p w:rsidR="006949F5" w:rsidRPr="00FA4146" w:rsidRDefault="00663B90" w:rsidP="006949F5">
      <w:pPr>
        <w:pStyle w:val="Heading3"/>
        <w:ind w:left="0"/>
      </w:pPr>
      <w:r>
        <w:t xml:space="preserve">CL Auto-Transfer - </w:t>
      </w:r>
      <w:r w:rsidR="006949F5" w:rsidRPr="00FA4146">
        <w:t>Import File Details Window</w:t>
      </w:r>
    </w:p>
    <w:p w:rsidR="006949F5" w:rsidRDefault="00F5365C" w:rsidP="006949F5">
      <w:r>
        <w:rPr>
          <w:noProof/>
        </w:rPr>
        <w:drawing>
          <wp:inline distT="0" distB="0" distL="0" distR="0" wp14:anchorId="277EC111" wp14:editId="4ABD6766">
            <wp:extent cx="6409055" cy="16935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409055" cy="1693545"/>
                    </a:xfrm>
                    <a:prstGeom prst="rect">
                      <a:avLst/>
                    </a:prstGeom>
                  </pic:spPr>
                </pic:pic>
              </a:graphicData>
            </a:graphic>
          </wp:inline>
        </w:drawing>
      </w:r>
    </w:p>
    <w:p w:rsidR="00F5365C" w:rsidRPr="00FA4146" w:rsidRDefault="00F5365C" w:rsidP="006949F5"/>
    <w:tbl>
      <w:tblPr>
        <w:tblW w:w="0" w:type="auto"/>
        <w:tblLayout w:type="fixed"/>
        <w:tblCellMar>
          <w:left w:w="142" w:type="dxa"/>
          <w:right w:w="142" w:type="dxa"/>
        </w:tblCellMar>
        <w:tblLook w:val="0000" w:firstRow="0" w:lastRow="0" w:firstColumn="0" w:lastColumn="0" w:noHBand="0" w:noVBand="0"/>
      </w:tblPr>
      <w:tblGrid>
        <w:gridCol w:w="2268"/>
        <w:gridCol w:w="6946"/>
      </w:tblGrid>
      <w:tr w:rsidR="006949F5" w:rsidRPr="00FA4146" w:rsidTr="006C714C">
        <w:tc>
          <w:tcPr>
            <w:tcW w:w="2268" w:type="dxa"/>
          </w:tcPr>
          <w:p w:rsidR="006949F5" w:rsidRPr="00FA4146" w:rsidRDefault="006949F5" w:rsidP="006C714C">
            <w:pPr>
              <w:pStyle w:val="Subheading"/>
            </w:pPr>
            <w:r w:rsidRPr="00FA4146">
              <w:t>Purpose</w:t>
            </w:r>
          </w:p>
        </w:tc>
        <w:tc>
          <w:tcPr>
            <w:tcW w:w="6946" w:type="dxa"/>
          </w:tcPr>
          <w:p w:rsidR="006949F5" w:rsidRPr="00FA4146" w:rsidRDefault="006949F5" w:rsidP="006C714C">
            <w:pPr>
              <w:pStyle w:val="BodyText"/>
            </w:pPr>
            <w:r w:rsidRPr="00FA4146">
              <w:t>This window enables you to specify the import file details.</w:t>
            </w:r>
          </w:p>
        </w:tc>
      </w:tr>
      <w:tr w:rsidR="006949F5" w:rsidRPr="00FA4146" w:rsidTr="006C714C">
        <w:tc>
          <w:tcPr>
            <w:tcW w:w="2268" w:type="dxa"/>
          </w:tcPr>
          <w:p w:rsidR="006949F5" w:rsidRPr="00FA4146" w:rsidRDefault="006949F5" w:rsidP="006C714C">
            <w:pPr>
              <w:pStyle w:val="Subheading"/>
              <w:rPr>
                <w:i/>
              </w:rPr>
            </w:pPr>
            <w:r w:rsidRPr="00FA4146">
              <w:rPr>
                <w:i/>
              </w:rPr>
              <w:t>Please Note</w:t>
            </w:r>
          </w:p>
        </w:tc>
        <w:tc>
          <w:tcPr>
            <w:tcW w:w="6946" w:type="dxa"/>
            <w:shd w:val="pct12" w:color="auto" w:fill="auto"/>
          </w:tcPr>
          <w:p w:rsidR="006949F5" w:rsidRPr="00FA4146" w:rsidRDefault="006949F5" w:rsidP="006C714C">
            <w:pPr>
              <w:pStyle w:val="BodyText"/>
            </w:pPr>
            <w:r w:rsidRPr="00FA4146">
              <w:t>The settings in this window default to those used last time this option was selected.</w:t>
            </w:r>
          </w:p>
        </w:tc>
      </w:tr>
    </w:tbl>
    <w:p w:rsidR="006949F5" w:rsidRPr="00FA4146" w:rsidRDefault="006949F5" w:rsidP="006949F5">
      <w:pPr>
        <w:pStyle w:val="Subheading3"/>
      </w:pPr>
      <w:r w:rsidRPr="00FA4146">
        <w:lastRenderedPageBreak/>
        <w:t>The prompts are:</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6949F5" w:rsidRPr="00FA4146" w:rsidTr="006C714C">
        <w:trPr>
          <w:cantSplit/>
        </w:trPr>
        <w:tc>
          <w:tcPr>
            <w:tcW w:w="2269" w:type="dxa"/>
          </w:tcPr>
          <w:p w:rsidR="006949F5" w:rsidRPr="00FA4146" w:rsidRDefault="006949F5" w:rsidP="006C714C">
            <w:pPr>
              <w:pStyle w:val="Subheading"/>
            </w:pPr>
            <w:r w:rsidRPr="00FA4146">
              <w:t>File is located on</w:t>
            </w:r>
          </w:p>
        </w:tc>
        <w:tc>
          <w:tcPr>
            <w:tcW w:w="6945" w:type="dxa"/>
          </w:tcPr>
          <w:p w:rsidR="006949F5" w:rsidRPr="00FA4146" w:rsidRDefault="006949F5" w:rsidP="006C714C">
            <w:pPr>
              <w:pStyle w:val="BodyText"/>
            </w:pPr>
            <w:r w:rsidRPr="00FA4146">
              <w:t>Set this option to ‘Desktop’ if the folder specified in the path is on the PC currently running GX, otherwise set the option to ‘Server’ to indicate that the import file is located on the main server.</w:t>
            </w:r>
          </w:p>
        </w:tc>
      </w:tr>
      <w:tr w:rsidR="006949F5" w:rsidRPr="00FA4146" w:rsidTr="006C714C">
        <w:trPr>
          <w:cantSplit/>
        </w:trPr>
        <w:tc>
          <w:tcPr>
            <w:tcW w:w="2269" w:type="dxa"/>
          </w:tcPr>
          <w:p w:rsidR="006949F5" w:rsidRPr="00FA4146" w:rsidRDefault="006949F5" w:rsidP="006C714C">
            <w:pPr>
              <w:pStyle w:val="Subheading"/>
              <w:rPr>
                <w:i/>
              </w:rPr>
            </w:pPr>
            <w:r w:rsidRPr="00FA4146">
              <w:rPr>
                <w:i/>
              </w:rPr>
              <w:t>Example</w:t>
            </w:r>
          </w:p>
        </w:tc>
        <w:tc>
          <w:tcPr>
            <w:tcW w:w="6945" w:type="dxa"/>
            <w:shd w:val="pct10" w:color="auto" w:fill="auto"/>
          </w:tcPr>
          <w:p w:rsidR="006949F5" w:rsidRPr="00FA4146" w:rsidRDefault="006949F5" w:rsidP="006C714C">
            <w:pPr>
              <w:pStyle w:val="BodyText"/>
            </w:pPr>
            <w:r w:rsidRPr="00FA4146">
              <w:t>Assuming that the path is C:\My Documents, if the import file is located in the ‘My Documents’ folder on the operator’s PC the above option should be set to ‘Desktop’ alternatively if the import file is located in the ‘My Documents’ folder on the server the above option should be set to ‘Server’.</w:t>
            </w:r>
          </w:p>
        </w:tc>
      </w:tr>
      <w:tr w:rsidR="006949F5" w:rsidRPr="00FA4146" w:rsidTr="006C714C">
        <w:trPr>
          <w:cantSplit/>
        </w:trPr>
        <w:tc>
          <w:tcPr>
            <w:tcW w:w="2269" w:type="dxa"/>
          </w:tcPr>
          <w:p w:rsidR="006949F5" w:rsidRPr="00FA4146" w:rsidRDefault="006949F5" w:rsidP="006C714C">
            <w:pPr>
              <w:pStyle w:val="Subheading"/>
            </w:pPr>
            <w:r w:rsidRPr="00FA4146">
              <w:t>File</w:t>
            </w:r>
          </w:p>
        </w:tc>
        <w:tc>
          <w:tcPr>
            <w:tcW w:w="6945" w:type="dxa"/>
          </w:tcPr>
          <w:p w:rsidR="006949F5" w:rsidRPr="00FA4146" w:rsidRDefault="006949F5" w:rsidP="006C714C">
            <w:pPr>
              <w:pStyle w:val="BodyText"/>
            </w:pPr>
            <w:r w:rsidRPr="00FA4146">
              <w:t xml:space="preserve">Enter the file name (including </w:t>
            </w:r>
            <w:r>
              <w:t xml:space="preserve">path and </w:t>
            </w:r>
            <w:r w:rsidRPr="00FA4146">
              <w:t xml:space="preserve">extension) in the host system. A file extension of ‘.csv’ is automatically appended to the filename if one has not been supplied. </w:t>
            </w:r>
          </w:p>
        </w:tc>
      </w:tr>
      <w:tr w:rsidR="006949F5" w:rsidRPr="00FA4146" w:rsidTr="006C714C">
        <w:trPr>
          <w:cantSplit/>
        </w:trPr>
        <w:tc>
          <w:tcPr>
            <w:tcW w:w="2269" w:type="dxa"/>
          </w:tcPr>
          <w:p w:rsidR="006949F5" w:rsidRPr="00FA4146" w:rsidRDefault="006949F5" w:rsidP="006C714C">
            <w:pPr>
              <w:pStyle w:val="Subheading"/>
              <w:rPr>
                <w:i/>
              </w:rPr>
            </w:pPr>
            <w:r w:rsidRPr="00FA4146">
              <w:rPr>
                <w:i/>
              </w:rPr>
              <w:t>Please note</w:t>
            </w:r>
          </w:p>
        </w:tc>
        <w:tc>
          <w:tcPr>
            <w:tcW w:w="6945" w:type="dxa"/>
            <w:shd w:val="pct10" w:color="auto" w:fill="auto"/>
          </w:tcPr>
          <w:p w:rsidR="006949F5" w:rsidRPr="00FA4146" w:rsidRDefault="006949F5" w:rsidP="006C714C">
            <w:pPr>
              <w:pStyle w:val="BodyText"/>
            </w:pPr>
            <w:r w:rsidRPr="00FA4146">
              <w:t>If the import file is located on the desktop (i.e. the operator’s PC) then the &lt;Browse&gt; button can be used to locate and specify the path.</w:t>
            </w:r>
          </w:p>
        </w:tc>
      </w:tr>
      <w:tr w:rsidR="006949F5" w:rsidRPr="00FA4146" w:rsidTr="006C714C">
        <w:trPr>
          <w:cantSplit/>
        </w:trPr>
        <w:tc>
          <w:tcPr>
            <w:tcW w:w="2269" w:type="dxa"/>
          </w:tcPr>
          <w:p w:rsidR="006949F5" w:rsidRPr="00FA4146" w:rsidRDefault="006949F5" w:rsidP="006C714C">
            <w:pPr>
              <w:pStyle w:val="Subheading"/>
            </w:pPr>
            <w:r w:rsidRPr="00FA4146">
              <w:t>Back</w:t>
            </w:r>
          </w:p>
        </w:tc>
        <w:tc>
          <w:tcPr>
            <w:tcW w:w="6945" w:type="dxa"/>
            <w:shd w:val="clear" w:color="auto" w:fill="auto"/>
          </w:tcPr>
          <w:p w:rsidR="006949F5" w:rsidRPr="00FA4146" w:rsidRDefault="006949F5" w:rsidP="006C714C">
            <w:pPr>
              <w:pStyle w:val="BodyText"/>
            </w:pPr>
            <w:r w:rsidRPr="00FA4146">
              <w:t>Where available this returns to the preceding window.</w:t>
            </w:r>
          </w:p>
        </w:tc>
      </w:tr>
    </w:tbl>
    <w:p w:rsidR="006949F5" w:rsidRDefault="006949F5" w:rsidP="006949F5">
      <w:pPr>
        <w:rPr>
          <w:i/>
          <w:iCs/>
        </w:rPr>
      </w:pPr>
    </w:p>
    <w:p w:rsidR="006949F5" w:rsidRDefault="006949F5" w:rsidP="006949F5">
      <w:pPr>
        <w:rPr>
          <w:i/>
          <w:iCs/>
        </w:rPr>
      </w:pPr>
    </w:p>
    <w:p w:rsidR="00BA4351" w:rsidRPr="00FA4146" w:rsidRDefault="00BA4351" w:rsidP="006949F5">
      <w:pPr>
        <w:rPr>
          <w:i/>
          <w:iCs/>
        </w:rPr>
      </w:pPr>
    </w:p>
    <w:p w:rsidR="006949F5" w:rsidRPr="00FA4146" w:rsidRDefault="00663B90" w:rsidP="006949F5">
      <w:pPr>
        <w:pStyle w:val="Heading3"/>
        <w:ind w:left="0"/>
      </w:pPr>
      <w:r>
        <w:t xml:space="preserve">CL Auto-Transfer - </w:t>
      </w:r>
      <w:r w:rsidR="006949F5">
        <w:t>Select</w:t>
      </w:r>
      <w:r w:rsidR="006949F5" w:rsidRPr="00FA4146">
        <w:t xml:space="preserve"> File Structure Window</w:t>
      </w:r>
    </w:p>
    <w:p w:rsidR="006949F5" w:rsidRDefault="00F5365C" w:rsidP="006949F5">
      <w:r>
        <w:rPr>
          <w:noProof/>
        </w:rPr>
        <w:drawing>
          <wp:inline distT="0" distB="0" distL="0" distR="0" wp14:anchorId="5696A030" wp14:editId="4424A4B0">
            <wp:extent cx="6409055" cy="2421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409055" cy="2421890"/>
                    </a:xfrm>
                    <a:prstGeom prst="rect">
                      <a:avLst/>
                    </a:prstGeom>
                  </pic:spPr>
                </pic:pic>
              </a:graphicData>
            </a:graphic>
          </wp:inline>
        </w:drawing>
      </w:r>
    </w:p>
    <w:p w:rsidR="00F5365C" w:rsidRPr="00FA4146" w:rsidRDefault="00F5365C" w:rsidP="006949F5"/>
    <w:tbl>
      <w:tblPr>
        <w:tblW w:w="0" w:type="auto"/>
        <w:tblLayout w:type="fixed"/>
        <w:tblCellMar>
          <w:left w:w="142" w:type="dxa"/>
          <w:right w:w="142" w:type="dxa"/>
        </w:tblCellMar>
        <w:tblLook w:val="0000" w:firstRow="0" w:lastRow="0" w:firstColumn="0" w:lastColumn="0" w:noHBand="0" w:noVBand="0"/>
      </w:tblPr>
      <w:tblGrid>
        <w:gridCol w:w="2268"/>
        <w:gridCol w:w="6946"/>
      </w:tblGrid>
      <w:tr w:rsidR="006949F5" w:rsidRPr="00FA4146" w:rsidTr="006C714C">
        <w:tc>
          <w:tcPr>
            <w:tcW w:w="2268" w:type="dxa"/>
          </w:tcPr>
          <w:p w:rsidR="006949F5" w:rsidRPr="00FA4146" w:rsidRDefault="006949F5" w:rsidP="006C714C">
            <w:pPr>
              <w:pStyle w:val="Subheading"/>
            </w:pPr>
            <w:r w:rsidRPr="00FA4146">
              <w:t>Purpose</w:t>
            </w:r>
          </w:p>
        </w:tc>
        <w:tc>
          <w:tcPr>
            <w:tcW w:w="6946" w:type="dxa"/>
          </w:tcPr>
          <w:p w:rsidR="006949F5" w:rsidRPr="00FA4146" w:rsidRDefault="006949F5" w:rsidP="006C714C">
            <w:pPr>
              <w:pStyle w:val="BodyText"/>
            </w:pPr>
            <w:r w:rsidRPr="00FA4146">
              <w:t xml:space="preserve">This window enables you to </w:t>
            </w:r>
            <w:r>
              <w:t xml:space="preserve">select </w:t>
            </w:r>
            <w:r w:rsidRPr="00FA4146">
              <w:t xml:space="preserve">the structure of the </w:t>
            </w:r>
            <w:r>
              <w:t>file</w:t>
            </w:r>
            <w:r w:rsidRPr="00FA4146">
              <w:t xml:space="preserve"> to be imported.</w:t>
            </w:r>
          </w:p>
        </w:tc>
      </w:tr>
    </w:tbl>
    <w:p w:rsidR="006949F5" w:rsidRPr="00FA4146" w:rsidRDefault="006949F5" w:rsidP="006949F5">
      <w:pPr>
        <w:pStyle w:val="Subheading3"/>
      </w:pPr>
      <w:r w:rsidRPr="00FA4146">
        <w:t>The prompts are:</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6949F5" w:rsidRPr="00FA4146" w:rsidTr="006C714C">
        <w:trPr>
          <w:cantSplit/>
        </w:trPr>
        <w:tc>
          <w:tcPr>
            <w:tcW w:w="2269" w:type="dxa"/>
          </w:tcPr>
          <w:p w:rsidR="006949F5" w:rsidRPr="00FA4146" w:rsidRDefault="006949F5" w:rsidP="006C714C">
            <w:pPr>
              <w:pStyle w:val="Subheading"/>
            </w:pPr>
            <w:r>
              <w:t>Import file structure</w:t>
            </w:r>
          </w:p>
        </w:tc>
        <w:tc>
          <w:tcPr>
            <w:tcW w:w="6945" w:type="dxa"/>
          </w:tcPr>
          <w:p w:rsidR="006949F5" w:rsidRPr="00FA4146" w:rsidRDefault="006949F5" w:rsidP="006C714C">
            <w:pPr>
              <w:pStyle w:val="BodyText"/>
            </w:pPr>
            <w:r w:rsidRPr="00FA4146">
              <w:t>Se</w:t>
            </w:r>
            <w:r>
              <w:t>lect the name of the import file structure that matches the file/spreadsheet to be imported. A look-up is available.</w:t>
            </w:r>
          </w:p>
        </w:tc>
      </w:tr>
      <w:tr w:rsidR="006949F5" w:rsidRPr="00FA4146" w:rsidTr="006C714C">
        <w:trPr>
          <w:cantSplit/>
        </w:trPr>
        <w:tc>
          <w:tcPr>
            <w:tcW w:w="2269" w:type="dxa"/>
          </w:tcPr>
          <w:p w:rsidR="006949F5" w:rsidRPr="00F026A0" w:rsidRDefault="006949F5" w:rsidP="006C714C">
            <w:pPr>
              <w:pStyle w:val="Subheading"/>
              <w:rPr>
                <w:i/>
              </w:rPr>
            </w:pPr>
            <w:r w:rsidRPr="00F026A0">
              <w:rPr>
                <w:i/>
              </w:rPr>
              <w:lastRenderedPageBreak/>
              <w:t>Note</w:t>
            </w:r>
            <w:r>
              <w:rPr>
                <w:i/>
              </w:rPr>
              <w:t>s</w:t>
            </w:r>
          </w:p>
        </w:tc>
        <w:tc>
          <w:tcPr>
            <w:tcW w:w="6945" w:type="dxa"/>
            <w:shd w:val="pct12" w:color="auto" w:fill="auto"/>
          </w:tcPr>
          <w:p w:rsidR="006949F5" w:rsidRDefault="006949F5" w:rsidP="006C714C">
            <w:pPr>
              <w:pStyle w:val="BodyText"/>
              <w:numPr>
                <w:ilvl w:val="0"/>
                <w:numId w:val="15"/>
              </w:numPr>
            </w:pPr>
            <w:r w:rsidRPr="00F026A0">
              <w:t xml:space="preserve">Each line in the </w:t>
            </w:r>
            <w:r>
              <w:t xml:space="preserve">csv </w:t>
            </w:r>
            <w:r w:rsidRPr="00F026A0">
              <w:t xml:space="preserve">import file represents a single transaction to be </w:t>
            </w:r>
            <w:r>
              <w:t>imported</w:t>
            </w:r>
            <w:r w:rsidRPr="00F026A0">
              <w:t xml:space="preserve">.  </w:t>
            </w:r>
          </w:p>
          <w:p w:rsidR="006949F5" w:rsidRDefault="006949F5" w:rsidP="006C714C">
            <w:pPr>
              <w:pStyle w:val="BodyText"/>
              <w:numPr>
                <w:ilvl w:val="0"/>
                <w:numId w:val="15"/>
              </w:numPr>
            </w:pPr>
            <w:r>
              <w:t xml:space="preserve">All transactions in the csv import file must be of the same type (either invoices, credit notes or </w:t>
            </w:r>
            <w:r w:rsidR="004F73B1">
              <w:t>payments</w:t>
            </w:r>
            <w:r>
              <w:t>).</w:t>
            </w:r>
          </w:p>
          <w:p w:rsidR="000C02FF" w:rsidRDefault="000C02FF" w:rsidP="000C02FF">
            <w:pPr>
              <w:pStyle w:val="BodyText"/>
              <w:numPr>
                <w:ilvl w:val="0"/>
                <w:numId w:val="15"/>
              </w:numPr>
            </w:pPr>
            <w:r>
              <w:t>All transactions in the csv import file are imported in to the current period.</w:t>
            </w:r>
          </w:p>
          <w:p w:rsidR="00487371" w:rsidRDefault="00487371" w:rsidP="00487371">
            <w:pPr>
              <w:pStyle w:val="BodyText"/>
              <w:numPr>
                <w:ilvl w:val="0"/>
                <w:numId w:val="15"/>
              </w:numPr>
            </w:pPr>
            <w:r>
              <w:t>All transactions in the csv import file will be imported into a single batch titled ‘Imported DD/MM/YYYY’ (where DD/MM/YYYY is the date of import) which will be left open upon completion.</w:t>
            </w:r>
          </w:p>
          <w:p w:rsidR="006949F5" w:rsidRDefault="006949F5" w:rsidP="006C714C">
            <w:pPr>
              <w:pStyle w:val="BodyText"/>
              <w:numPr>
                <w:ilvl w:val="0"/>
                <w:numId w:val="15"/>
              </w:numPr>
            </w:pPr>
            <w:r>
              <w:t>Each transaction</w:t>
            </w:r>
            <w:r w:rsidRPr="00F026A0">
              <w:t xml:space="preserve"> imported </w:t>
            </w:r>
            <w:r w:rsidR="00667C4D">
              <w:t>can</w:t>
            </w:r>
            <w:r w:rsidRPr="00F026A0">
              <w:t xml:space="preserve"> be </w:t>
            </w:r>
            <w:r>
              <w:t xml:space="preserve">analysed to a </w:t>
            </w:r>
            <w:r w:rsidR="00667C4D">
              <w:t>maximum of 10</w:t>
            </w:r>
            <w:r>
              <w:t xml:space="preserve"> General Ledger profit centre</w:t>
            </w:r>
            <w:r w:rsidR="00667C4D">
              <w:t>s</w:t>
            </w:r>
            <w:r>
              <w:t xml:space="preserve"> and account</w:t>
            </w:r>
            <w:r w:rsidR="00667C4D">
              <w:t>s</w:t>
            </w:r>
            <w:r w:rsidRPr="00F026A0">
              <w:t xml:space="preserve">. </w:t>
            </w:r>
          </w:p>
          <w:p w:rsidR="006949F5" w:rsidRPr="00F026A0" w:rsidRDefault="006949F5" w:rsidP="00667C4D">
            <w:pPr>
              <w:pStyle w:val="BodyText"/>
              <w:numPr>
                <w:ilvl w:val="0"/>
                <w:numId w:val="15"/>
              </w:numPr>
            </w:pPr>
            <w:r>
              <w:t>Each transaction</w:t>
            </w:r>
            <w:r w:rsidRPr="00F026A0">
              <w:t xml:space="preserve"> imported </w:t>
            </w:r>
            <w:r w:rsidR="00667C4D">
              <w:t>can</w:t>
            </w:r>
            <w:r w:rsidRPr="00F026A0">
              <w:t xml:space="preserve"> be </w:t>
            </w:r>
            <w:r>
              <w:t xml:space="preserve">analysed to a </w:t>
            </w:r>
            <w:r w:rsidR="00667C4D">
              <w:t>maximum of 5</w:t>
            </w:r>
            <w:r>
              <w:t xml:space="preserve"> tax code</w:t>
            </w:r>
            <w:r w:rsidR="00667C4D">
              <w:t>s</w:t>
            </w:r>
            <w:r w:rsidRPr="00F026A0">
              <w:t xml:space="preserve">. </w:t>
            </w:r>
          </w:p>
        </w:tc>
      </w:tr>
    </w:tbl>
    <w:p w:rsidR="006949F5" w:rsidRDefault="006949F5" w:rsidP="006949F5">
      <w:pPr>
        <w:rPr>
          <w:i/>
          <w:iCs/>
        </w:rPr>
      </w:pPr>
    </w:p>
    <w:p w:rsidR="006949F5" w:rsidRPr="00FA4146" w:rsidRDefault="006949F5" w:rsidP="006949F5">
      <w:pPr>
        <w:pStyle w:val="Subheading3"/>
      </w:pPr>
      <w:r w:rsidRPr="00FA4146">
        <w:t xml:space="preserve">The </w:t>
      </w:r>
      <w:r>
        <w:t>buttons</w:t>
      </w:r>
      <w:r w:rsidRPr="00FA4146">
        <w:t xml:space="preserve"> are:</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6949F5" w:rsidRPr="00FA4146" w:rsidTr="006C714C">
        <w:trPr>
          <w:cantSplit/>
        </w:trPr>
        <w:tc>
          <w:tcPr>
            <w:tcW w:w="2269" w:type="dxa"/>
          </w:tcPr>
          <w:p w:rsidR="006949F5" w:rsidRPr="00FA4146" w:rsidRDefault="006949F5" w:rsidP="006C714C">
            <w:pPr>
              <w:pStyle w:val="Subheading"/>
            </w:pPr>
            <w:r>
              <w:t>Search</w:t>
            </w:r>
          </w:p>
        </w:tc>
        <w:tc>
          <w:tcPr>
            <w:tcW w:w="6945" w:type="dxa"/>
          </w:tcPr>
          <w:p w:rsidR="006949F5" w:rsidRPr="00FA4146" w:rsidRDefault="006949F5" w:rsidP="006C714C">
            <w:pPr>
              <w:pStyle w:val="BodyText"/>
            </w:pPr>
            <w:r>
              <w:t>This provides a look-up of existing file structures.</w:t>
            </w:r>
          </w:p>
        </w:tc>
      </w:tr>
      <w:tr w:rsidR="006949F5" w:rsidRPr="00FA4146" w:rsidTr="006C714C">
        <w:trPr>
          <w:cantSplit/>
        </w:trPr>
        <w:tc>
          <w:tcPr>
            <w:tcW w:w="2269" w:type="dxa"/>
          </w:tcPr>
          <w:p w:rsidR="006949F5" w:rsidRDefault="006949F5" w:rsidP="006C714C">
            <w:pPr>
              <w:pStyle w:val="Subheading"/>
            </w:pPr>
            <w:r>
              <w:t>Create structure</w:t>
            </w:r>
          </w:p>
        </w:tc>
        <w:tc>
          <w:tcPr>
            <w:tcW w:w="6945" w:type="dxa"/>
          </w:tcPr>
          <w:p w:rsidR="006949F5" w:rsidRDefault="006949F5" w:rsidP="006C714C">
            <w:pPr>
              <w:pStyle w:val="BodyText"/>
            </w:pPr>
            <w:r>
              <w:t>This allows you to create a new import file structure.</w:t>
            </w:r>
          </w:p>
        </w:tc>
      </w:tr>
      <w:tr w:rsidR="006949F5" w:rsidRPr="00FA4146" w:rsidTr="006C714C">
        <w:trPr>
          <w:cantSplit/>
        </w:trPr>
        <w:tc>
          <w:tcPr>
            <w:tcW w:w="2269" w:type="dxa"/>
          </w:tcPr>
          <w:p w:rsidR="006949F5" w:rsidRDefault="006949F5" w:rsidP="006C714C">
            <w:pPr>
              <w:pStyle w:val="Subheading"/>
            </w:pPr>
            <w:r>
              <w:t>Amend structure</w:t>
            </w:r>
          </w:p>
        </w:tc>
        <w:tc>
          <w:tcPr>
            <w:tcW w:w="6945" w:type="dxa"/>
          </w:tcPr>
          <w:p w:rsidR="006949F5" w:rsidRDefault="006949F5" w:rsidP="006C714C">
            <w:pPr>
              <w:pStyle w:val="BodyText"/>
            </w:pPr>
            <w:r>
              <w:t>This allows you to amend an existing import file structure.</w:t>
            </w:r>
          </w:p>
        </w:tc>
      </w:tr>
      <w:tr w:rsidR="006949F5" w:rsidRPr="00FA4146" w:rsidTr="006C714C">
        <w:trPr>
          <w:cantSplit/>
        </w:trPr>
        <w:tc>
          <w:tcPr>
            <w:tcW w:w="2269" w:type="dxa"/>
          </w:tcPr>
          <w:p w:rsidR="006949F5" w:rsidRDefault="006949F5" w:rsidP="006C714C">
            <w:pPr>
              <w:pStyle w:val="Subheading"/>
            </w:pPr>
            <w:r>
              <w:t>Delete structure</w:t>
            </w:r>
          </w:p>
        </w:tc>
        <w:tc>
          <w:tcPr>
            <w:tcW w:w="6945" w:type="dxa"/>
          </w:tcPr>
          <w:p w:rsidR="006949F5" w:rsidRDefault="006949F5" w:rsidP="006C714C">
            <w:pPr>
              <w:pStyle w:val="BodyText"/>
            </w:pPr>
            <w:r>
              <w:t>This allows you to delete an existing import file structure.</w:t>
            </w:r>
          </w:p>
        </w:tc>
      </w:tr>
      <w:tr w:rsidR="006949F5" w:rsidRPr="00FA4146" w:rsidTr="006C714C">
        <w:trPr>
          <w:cantSplit/>
        </w:trPr>
        <w:tc>
          <w:tcPr>
            <w:tcW w:w="2269" w:type="dxa"/>
          </w:tcPr>
          <w:p w:rsidR="006949F5" w:rsidRDefault="006949F5" w:rsidP="006C714C">
            <w:pPr>
              <w:pStyle w:val="Subheading"/>
            </w:pPr>
            <w:r>
              <w:t xml:space="preserve">Back </w:t>
            </w:r>
          </w:p>
        </w:tc>
        <w:tc>
          <w:tcPr>
            <w:tcW w:w="6945" w:type="dxa"/>
          </w:tcPr>
          <w:p w:rsidR="006949F5" w:rsidRDefault="006949F5" w:rsidP="006C714C">
            <w:pPr>
              <w:pStyle w:val="BodyText"/>
            </w:pPr>
            <w:r>
              <w:t>This returns to the Import File Details window.</w:t>
            </w:r>
          </w:p>
        </w:tc>
      </w:tr>
      <w:tr w:rsidR="006949F5" w:rsidRPr="00FA4146" w:rsidTr="006C714C">
        <w:trPr>
          <w:cantSplit/>
        </w:trPr>
        <w:tc>
          <w:tcPr>
            <w:tcW w:w="2269" w:type="dxa"/>
          </w:tcPr>
          <w:p w:rsidR="006949F5" w:rsidRDefault="006949F5" w:rsidP="006C714C">
            <w:pPr>
              <w:pStyle w:val="Subheading"/>
            </w:pPr>
            <w:r>
              <w:t>Import</w:t>
            </w:r>
          </w:p>
        </w:tc>
        <w:tc>
          <w:tcPr>
            <w:tcW w:w="6945" w:type="dxa"/>
          </w:tcPr>
          <w:p w:rsidR="006949F5" w:rsidRDefault="006949F5" w:rsidP="006C714C">
            <w:pPr>
              <w:pStyle w:val="BodyText"/>
            </w:pPr>
            <w:r>
              <w:t>This imports the selected file using the selected file structure.</w:t>
            </w:r>
          </w:p>
        </w:tc>
      </w:tr>
      <w:tr w:rsidR="006949F5" w:rsidTr="006C714C">
        <w:trPr>
          <w:cantSplit/>
        </w:trPr>
        <w:tc>
          <w:tcPr>
            <w:tcW w:w="2269" w:type="dxa"/>
          </w:tcPr>
          <w:p w:rsidR="006949F5" w:rsidRPr="00E0001B" w:rsidRDefault="006949F5" w:rsidP="006C714C">
            <w:pPr>
              <w:pStyle w:val="Subheading"/>
              <w:rPr>
                <w:i/>
              </w:rPr>
            </w:pPr>
            <w:r w:rsidRPr="00E0001B">
              <w:rPr>
                <w:i/>
              </w:rPr>
              <w:t>Note</w:t>
            </w:r>
          </w:p>
        </w:tc>
        <w:tc>
          <w:tcPr>
            <w:tcW w:w="6945" w:type="dxa"/>
            <w:shd w:val="pct12" w:color="auto" w:fill="auto"/>
          </w:tcPr>
          <w:p w:rsidR="006949F5" w:rsidRDefault="006949F5" w:rsidP="006C714C">
            <w:pPr>
              <w:pStyle w:val="BodyText"/>
            </w:pPr>
            <w:r>
              <w:t xml:space="preserve">The transaction import takes place in two phases. </w:t>
            </w:r>
          </w:p>
          <w:p w:rsidR="006949F5" w:rsidRDefault="006949F5" w:rsidP="006C714C">
            <w:pPr>
              <w:pStyle w:val="BodyText"/>
            </w:pPr>
            <w:r>
              <w:t xml:space="preserve">The first phase validates the incoming csv file and transactions, if any problems are detected a window is displayed listing the invalid items (where possible) and the import is abandoned. </w:t>
            </w:r>
          </w:p>
          <w:p w:rsidR="006949F5" w:rsidRDefault="006949F5" w:rsidP="006C714C">
            <w:pPr>
              <w:pStyle w:val="BodyText"/>
            </w:pPr>
            <w:r>
              <w:t xml:space="preserve">The second imports the transactions in the csv file, if this phase fails the import is terminated and the user must remove any unwanted transactions manually.  </w:t>
            </w:r>
          </w:p>
        </w:tc>
      </w:tr>
    </w:tbl>
    <w:p w:rsidR="006949F5" w:rsidRDefault="006949F5" w:rsidP="006949F5">
      <w:pPr>
        <w:rPr>
          <w:i/>
          <w:iCs/>
        </w:rPr>
      </w:pPr>
    </w:p>
    <w:p w:rsidR="006949F5" w:rsidRDefault="006949F5" w:rsidP="006949F5">
      <w:pPr>
        <w:rPr>
          <w:i/>
          <w:iCs/>
        </w:rPr>
      </w:pPr>
    </w:p>
    <w:p w:rsidR="006949F5" w:rsidRPr="00FA4146" w:rsidRDefault="0032094A" w:rsidP="006949F5">
      <w:pPr>
        <w:pStyle w:val="Heading3"/>
        <w:ind w:left="0"/>
      </w:pPr>
      <w:r>
        <w:rPr>
          <w:noProof/>
        </w:rPr>
        <w:lastRenderedPageBreak/>
        <w:drawing>
          <wp:inline distT="0" distB="0" distL="0" distR="0" wp14:anchorId="7F595129" wp14:editId="73F28360">
            <wp:extent cx="6409055" cy="7483475"/>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409055" cy="7483475"/>
                    </a:xfrm>
                    <a:prstGeom prst="rect">
                      <a:avLst/>
                    </a:prstGeom>
                  </pic:spPr>
                </pic:pic>
              </a:graphicData>
            </a:graphic>
          </wp:inline>
        </w:drawing>
      </w:r>
    </w:p>
    <w:p w:rsidR="006949F5" w:rsidRPr="00FA4146" w:rsidRDefault="006949F5" w:rsidP="006949F5">
      <w:pPr>
        <w:rPr>
          <w:i/>
          <w:iCs/>
        </w:rPr>
      </w:pPr>
    </w:p>
    <w:p w:rsidR="006949F5" w:rsidRPr="00FA4146" w:rsidRDefault="006949F5" w:rsidP="006949F5"/>
    <w:tbl>
      <w:tblPr>
        <w:tblW w:w="0" w:type="auto"/>
        <w:tblLayout w:type="fixed"/>
        <w:tblCellMar>
          <w:left w:w="142" w:type="dxa"/>
          <w:right w:w="142" w:type="dxa"/>
        </w:tblCellMar>
        <w:tblLook w:val="0000" w:firstRow="0" w:lastRow="0" w:firstColumn="0" w:lastColumn="0" w:noHBand="0" w:noVBand="0"/>
      </w:tblPr>
      <w:tblGrid>
        <w:gridCol w:w="2268"/>
        <w:gridCol w:w="6946"/>
      </w:tblGrid>
      <w:tr w:rsidR="006949F5" w:rsidRPr="00FA4146" w:rsidTr="006C714C">
        <w:tc>
          <w:tcPr>
            <w:tcW w:w="2268" w:type="dxa"/>
          </w:tcPr>
          <w:p w:rsidR="006949F5" w:rsidRPr="00FA4146" w:rsidRDefault="006949F5" w:rsidP="006C714C">
            <w:pPr>
              <w:pStyle w:val="Subheading"/>
            </w:pPr>
            <w:r w:rsidRPr="00FA4146">
              <w:t>Purpose</w:t>
            </w:r>
          </w:p>
        </w:tc>
        <w:tc>
          <w:tcPr>
            <w:tcW w:w="6946" w:type="dxa"/>
          </w:tcPr>
          <w:p w:rsidR="006949F5" w:rsidRPr="00FA4146" w:rsidRDefault="006949F5" w:rsidP="006C714C">
            <w:pPr>
              <w:pStyle w:val="BodyText"/>
            </w:pPr>
            <w:r w:rsidRPr="00FA4146">
              <w:t xml:space="preserve">This window enables you to specify the structure of </w:t>
            </w:r>
            <w:r>
              <w:t>the file</w:t>
            </w:r>
            <w:r w:rsidRPr="00FA4146">
              <w:t xml:space="preserve"> to be imported.</w:t>
            </w:r>
          </w:p>
        </w:tc>
      </w:tr>
      <w:tr w:rsidR="00C72804" w:rsidRPr="00FA4146" w:rsidTr="00C72804">
        <w:tc>
          <w:tcPr>
            <w:tcW w:w="2268" w:type="dxa"/>
          </w:tcPr>
          <w:p w:rsidR="00C72804" w:rsidRPr="00C72804" w:rsidRDefault="00C72804" w:rsidP="009C4C88">
            <w:pPr>
              <w:pStyle w:val="Subheading"/>
              <w:rPr>
                <w:i/>
              </w:rPr>
            </w:pPr>
            <w:r w:rsidRPr="00C72804">
              <w:rPr>
                <w:i/>
              </w:rPr>
              <w:t>Note</w:t>
            </w:r>
          </w:p>
        </w:tc>
        <w:tc>
          <w:tcPr>
            <w:tcW w:w="6946" w:type="dxa"/>
            <w:shd w:val="clear" w:color="auto" w:fill="D9D9D9" w:themeFill="background1" w:themeFillShade="D9"/>
          </w:tcPr>
          <w:p w:rsidR="00C72804" w:rsidRPr="00FA4146" w:rsidRDefault="00C72804" w:rsidP="009C4C88">
            <w:pPr>
              <w:pStyle w:val="BodyText"/>
            </w:pPr>
            <w:r>
              <w:t xml:space="preserve">When you complete your responses in this window a second window is displayed which allows you to specify the location in the file for the General Ledger and Tax Analysis details. </w:t>
            </w:r>
            <w:r w:rsidR="00FE60BA">
              <w:t>The secondary window is not required when importing payments.</w:t>
            </w:r>
          </w:p>
        </w:tc>
      </w:tr>
    </w:tbl>
    <w:p w:rsidR="006949F5" w:rsidRPr="00FA4146" w:rsidRDefault="006949F5" w:rsidP="006949F5">
      <w:pPr>
        <w:pStyle w:val="Subheading3"/>
      </w:pPr>
      <w:r w:rsidRPr="00FA4146">
        <w:lastRenderedPageBreak/>
        <w:t>The prompts are:</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6949F5" w:rsidRPr="00FA4146" w:rsidTr="006C714C">
        <w:trPr>
          <w:cantSplit/>
        </w:trPr>
        <w:tc>
          <w:tcPr>
            <w:tcW w:w="2269" w:type="dxa"/>
          </w:tcPr>
          <w:p w:rsidR="006949F5" w:rsidRPr="00FA4146" w:rsidRDefault="006949F5" w:rsidP="006C714C">
            <w:pPr>
              <w:pStyle w:val="Subheading"/>
            </w:pPr>
            <w:r>
              <w:t>Name</w:t>
            </w:r>
          </w:p>
        </w:tc>
        <w:tc>
          <w:tcPr>
            <w:tcW w:w="6945" w:type="dxa"/>
          </w:tcPr>
          <w:p w:rsidR="006949F5" w:rsidRPr="00FA4146" w:rsidRDefault="006949F5" w:rsidP="006C714C">
            <w:pPr>
              <w:pStyle w:val="BodyText"/>
            </w:pPr>
            <w:r>
              <w:t xml:space="preserve">Enter a name for the structure being created. </w:t>
            </w:r>
          </w:p>
        </w:tc>
      </w:tr>
      <w:tr w:rsidR="006949F5" w:rsidRPr="00FA4146" w:rsidTr="006C714C">
        <w:trPr>
          <w:cantSplit/>
        </w:trPr>
        <w:tc>
          <w:tcPr>
            <w:tcW w:w="2269" w:type="dxa"/>
          </w:tcPr>
          <w:p w:rsidR="006949F5" w:rsidRDefault="006949F5" w:rsidP="006C714C">
            <w:pPr>
              <w:pStyle w:val="Subheading"/>
            </w:pPr>
            <w:r>
              <w:t>Description</w:t>
            </w:r>
          </w:p>
        </w:tc>
        <w:tc>
          <w:tcPr>
            <w:tcW w:w="6945" w:type="dxa"/>
          </w:tcPr>
          <w:p w:rsidR="006949F5" w:rsidRDefault="006949F5" w:rsidP="006C714C">
            <w:pPr>
              <w:pStyle w:val="BodyText"/>
            </w:pPr>
            <w:r>
              <w:t>Enter a description for the structure being created.</w:t>
            </w:r>
          </w:p>
        </w:tc>
      </w:tr>
      <w:tr w:rsidR="006949F5" w:rsidRPr="00FA4146" w:rsidTr="006C714C">
        <w:trPr>
          <w:cantSplit/>
        </w:trPr>
        <w:tc>
          <w:tcPr>
            <w:tcW w:w="2269" w:type="dxa"/>
          </w:tcPr>
          <w:p w:rsidR="006949F5" w:rsidRPr="00FA4146" w:rsidRDefault="006949F5" w:rsidP="006C714C">
            <w:pPr>
              <w:pStyle w:val="Subheading"/>
            </w:pPr>
            <w:r w:rsidRPr="00FA4146">
              <w:t xml:space="preserve">Import file/spreadsheet contains </w:t>
            </w:r>
            <w:r>
              <w:t>header rows</w:t>
            </w:r>
          </w:p>
        </w:tc>
        <w:tc>
          <w:tcPr>
            <w:tcW w:w="6945" w:type="dxa"/>
          </w:tcPr>
          <w:p w:rsidR="006949F5" w:rsidRPr="00FA4146" w:rsidRDefault="006949F5" w:rsidP="006C714C">
            <w:pPr>
              <w:pStyle w:val="BodyText"/>
            </w:pPr>
            <w:r w:rsidRPr="00FA4146">
              <w:t xml:space="preserve">Set this if the </w:t>
            </w:r>
            <w:r>
              <w:t>start</w:t>
            </w:r>
            <w:r w:rsidRPr="00FA4146">
              <w:t xml:space="preserve"> of the import file/spreadsheet contains </w:t>
            </w:r>
            <w:r>
              <w:t xml:space="preserve">lines to be skipped (e.g. </w:t>
            </w:r>
            <w:r w:rsidRPr="00FA4146">
              <w:t>column headings</w:t>
            </w:r>
            <w:r>
              <w:t>)</w:t>
            </w:r>
            <w:r w:rsidRPr="00FA4146">
              <w:t>.</w:t>
            </w:r>
          </w:p>
        </w:tc>
      </w:tr>
      <w:tr w:rsidR="006949F5" w:rsidRPr="00FA4146" w:rsidTr="006C714C">
        <w:trPr>
          <w:cantSplit/>
        </w:trPr>
        <w:tc>
          <w:tcPr>
            <w:tcW w:w="2269" w:type="dxa"/>
          </w:tcPr>
          <w:p w:rsidR="006949F5" w:rsidRPr="00FA4146" w:rsidRDefault="006949F5" w:rsidP="006C714C">
            <w:pPr>
              <w:pStyle w:val="Subheading"/>
            </w:pPr>
            <w:r>
              <w:t>Number of header rows</w:t>
            </w:r>
          </w:p>
        </w:tc>
        <w:tc>
          <w:tcPr>
            <w:tcW w:w="6945" w:type="dxa"/>
          </w:tcPr>
          <w:p w:rsidR="006949F5" w:rsidRPr="00FA4146" w:rsidRDefault="006949F5" w:rsidP="006C714C">
            <w:pPr>
              <w:pStyle w:val="BodyText"/>
            </w:pPr>
            <w:r w:rsidRPr="00603FBA">
              <w:rPr>
                <w:i/>
              </w:rPr>
              <w:t>(Only if the file contains header rows)</w:t>
            </w:r>
            <w:r>
              <w:t xml:space="preserve"> Enter the number of header rows within the import file. </w:t>
            </w:r>
          </w:p>
        </w:tc>
      </w:tr>
      <w:tr w:rsidR="006949F5" w:rsidRPr="00FA4146" w:rsidTr="006C714C">
        <w:trPr>
          <w:cantSplit/>
        </w:trPr>
        <w:tc>
          <w:tcPr>
            <w:tcW w:w="2269" w:type="dxa"/>
          </w:tcPr>
          <w:p w:rsidR="006949F5" w:rsidRPr="00F27C18" w:rsidRDefault="006949F5" w:rsidP="006C714C">
            <w:pPr>
              <w:pStyle w:val="Subheading"/>
              <w:rPr>
                <w:i/>
              </w:rPr>
            </w:pPr>
            <w:r w:rsidRPr="00F27C18">
              <w:rPr>
                <w:i/>
              </w:rPr>
              <w:t>Note</w:t>
            </w:r>
          </w:p>
        </w:tc>
        <w:tc>
          <w:tcPr>
            <w:tcW w:w="6945" w:type="dxa"/>
            <w:shd w:val="clear" w:color="auto" w:fill="D9D9D9" w:themeFill="background1" w:themeFillShade="D9"/>
          </w:tcPr>
          <w:p w:rsidR="006949F5" w:rsidRDefault="006949F5" w:rsidP="006C714C">
            <w:pPr>
              <w:pStyle w:val="BodyText"/>
            </w:pPr>
            <w:r>
              <w:t>The number of header rows corresponds to the number of initial rows within the file which will be skipped when it is imported.</w:t>
            </w:r>
          </w:p>
        </w:tc>
      </w:tr>
      <w:tr w:rsidR="006949F5" w:rsidRPr="00FA4146" w:rsidTr="006C714C">
        <w:trPr>
          <w:cantSplit/>
        </w:trPr>
        <w:tc>
          <w:tcPr>
            <w:tcW w:w="2269" w:type="dxa"/>
          </w:tcPr>
          <w:p w:rsidR="006949F5" w:rsidRPr="005C2FE5" w:rsidRDefault="006949F5" w:rsidP="006C714C">
            <w:pPr>
              <w:pStyle w:val="Subheading"/>
            </w:pPr>
            <w:r>
              <w:t>Company Id</w:t>
            </w:r>
          </w:p>
        </w:tc>
        <w:tc>
          <w:tcPr>
            <w:tcW w:w="6945" w:type="dxa"/>
          </w:tcPr>
          <w:p w:rsidR="006949F5" w:rsidRDefault="006949F5" w:rsidP="006C714C">
            <w:pPr>
              <w:pStyle w:val="BodyText"/>
            </w:pPr>
            <w:r w:rsidRPr="00EA1087">
              <w:rPr>
                <w:i/>
              </w:rPr>
              <w:t>(Skipped for single company systems).</w:t>
            </w:r>
            <w:r>
              <w:t xml:space="preserve"> Set this to the company id for the transactions being imported. A search is available.</w:t>
            </w:r>
          </w:p>
        </w:tc>
      </w:tr>
      <w:tr w:rsidR="006949F5" w:rsidRPr="00FA4146" w:rsidTr="006C714C">
        <w:trPr>
          <w:cantSplit/>
        </w:trPr>
        <w:tc>
          <w:tcPr>
            <w:tcW w:w="2269" w:type="dxa"/>
          </w:tcPr>
          <w:p w:rsidR="006949F5" w:rsidRDefault="006949F5" w:rsidP="006C714C">
            <w:pPr>
              <w:pStyle w:val="Subheading"/>
            </w:pPr>
            <w:r>
              <w:t>Type of transactions in file</w:t>
            </w:r>
          </w:p>
        </w:tc>
        <w:tc>
          <w:tcPr>
            <w:tcW w:w="6945" w:type="dxa"/>
          </w:tcPr>
          <w:p w:rsidR="006949F5" w:rsidRPr="0007738B" w:rsidRDefault="006949F5" w:rsidP="006C714C">
            <w:pPr>
              <w:pStyle w:val="BodyText"/>
            </w:pPr>
            <w:r w:rsidRPr="0007738B">
              <w:t xml:space="preserve">Select the type of transactions in the import file. </w:t>
            </w:r>
            <w:r>
              <w:t xml:space="preserve">An individual import file can only contain transactions of a single type. </w:t>
            </w:r>
            <w:r w:rsidRPr="0007738B">
              <w:t>The options are:</w:t>
            </w:r>
          </w:p>
          <w:p w:rsidR="006949F5" w:rsidRPr="0007738B" w:rsidRDefault="006949F5" w:rsidP="006C714C">
            <w:pPr>
              <w:pStyle w:val="BodyText"/>
              <w:numPr>
                <w:ilvl w:val="0"/>
                <w:numId w:val="14"/>
              </w:numPr>
            </w:pPr>
            <w:r w:rsidRPr="0007738B">
              <w:t>Invoices,</w:t>
            </w:r>
          </w:p>
          <w:p w:rsidR="006949F5" w:rsidRPr="0007738B" w:rsidRDefault="006949F5" w:rsidP="006C714C">
            <w:pPr>
              <w:pStyle w:val="BodyText"/>
              <w:numPr>
                <w:ilvl w:val="0"/>
                <w:numId w:val="14"/>
              </w:numPr>
            </w:pPr>
            <w:r w:rsidRPr="0007738B">
              <w:t>Credit Notes,</w:t>
            </w:r>
          </w:p>
          <w:p w:rsidR="006949F5" w:rsidRPr="0007738B" w:rsidRDefault="002E6EEA" w:rsidP="002E6EEA">
            <w:pPr>
              <w:pStyle w:val="BodyText"/>
              <w:numPr>
                <w:ilvl w:val="0"/>
                <w:numId w:val="14"/>
              </w:numPr>
            </w:pPr>
            <w:r>
              <w:t>Payments</w:t>
            </w:r>
            <w:r w:rsidR="006949F5" w:rsidRPr="0007738B">
              <w:t>.</w:t>
            </w:r>
          </w:p>
        </w:tc>
      </w:tr>
      <w:tr w:rsidR="006949F5" w:rsidRPr="00FA4146" w:rsidTr="006C714C">
        <w:trPr>
          <w:cantSplit/>
        </w:trPr>
        <w:tc>
          <w:tcPr>
            <w:tcW w:w="2269" w:type="dxa"/>
          </w:tcPr>
          <w:p w:rsidR="006949F5" w:rsidRPr="00F026A0" w:rsidRDefault="006949F5" w:rsidP="006C714C">
            <w:pPr>
              <w:pStyle w:val="Subheading"/>
              <w:rPr>
                <w:i/>
              </w:rPr>
            </w:pPr>
            <w:r w:rsidRPr="00F026A0">
              <w:rPr>
                <w:i/>
              </w:rPr>
              <w:t>Note</w:t>
            </w:r>
          </w:p>
        </w:tc>
        <w:tc>
          <w:tcPr>
            <w:tcW w:w="6945" w:type="dxa"/>
            <w:shd w:val="pct12" w:color="auto" w:fill="auto"/>
          </w:tcPr>
          <w:p w:rsidR="006949F5" w:rsidRDefault="006949F5" w:rsidP="006C714C">
            <w:pPr>
              <w:pStyle w:val="BodyText"/>
            </w:pPr>
            <w:r>
              <w:t>The following items are mandatory and must be present for each imported transaction.</w:t>
            </w:r>
          </w:p>
          <w:p w:rsidR="006949F5" w:rsidRPr="00F026A0" w:rsidRDefault="006949F5" w:rsidP="006C714C">
            <w:pPr>
              <w:pStyle w:val="BodyText"/>
              <w:numPr>
                <w:ilvl w:val="0"/>
                <w:numId w:val="10"/>
              </w:numPr>
            </w:pPr>
            <w:r>
              <w:t>Account code.</w:t>
            </w:r>
          </w:p>
          <w:p w:rsidR="006949F5" w:rsidRPr="00F026A0" w:rsidRDefault="006949F5" w:rsidP="006C714C">
            <w:pPr>
              <w:pStyle w:val="BodyText"/>
              <w:numPr>
                <w:ilvl w:val="0"/>
                <w:numId w:val="10"/>
              </w:numPr>
            </w:pPr>
            <w:r>
              <w:t>Transaction date.</w:t>
            </w:r>
          </w:p>
          <w:p w:rsidR="006949F5" w:rsidRPr="00F026A0" w:rsidRDefault="006949F5" w:rsidP="006C714C">
            <w:pPr>
              <w:pStyle w:val="BodyText"/>
              <w:numPr>
                <w:ilvl w:val="0"/>
                <w:numId w:val="10"/>
              </w:numPr>
            </w:pPr>
            <w:r>
              <w:t>Transaction reference.</w:t>
            </w:r>
          </w:p>
          <w:p w:rsidR="006949F5" w:rsidRDefault="006949F5" w:rsidP="006C714C">
            <w:pPr>
              <w:pStyle w:val="BodyText"/>
              <w:numPr>
                <w:ilvl w:val="0"/>
                <w:numId w:val="10"/>
              </w:numPr>
            </w:pPr>
            <w:r>
              <w:t>Net amount in entry currency.</w:t>
            </w:r>
          </w:p>
          <w:p w:rsidR="006949F5" w:rsidRDefault="006949F5" w:rsidP="006C714C">
            <w:pPr>
              <w:pStyle w:val="BodyText"/>
              <w:numPr>
                <w:ilvl w:val="0"/>
                <w:numId w:val="10"/>
              </w:numPr>
            </w:pPr>
            <w:r>
              <w:t>Net amount in base currency.</w:t>
            </w:r>
          </w:p>
          <w:p w:rsidR="006949F5" w:rsidRDefault="006949F5" w:rsidP="006C714C">
            <w:pPr>
              <w:pStyle w:val="BodyText"/>
              <w:numPr>
                <w:ilvl w:val="0"/>
                <w:numId w:val="10"/>
              </w:numPr>
            </w:pPr>
            <w:r>
              <w:t>Tax amount in entry currency.</w:t>
            </w:r>
          </w:p>
          <w:p w:rsidR="006949F5" w:rsidRPr="007C4D40" w:rsidRDefault="006949F5" w:rsidP="006C714C">
            <w:pPr>
              <w:pStyle w:val="BodyText"/>
              <w:numPr>
                <w:ilvl w:val="0"/>
                <w:numId w:val="10"/>
              </w:numPr>
            </w:pPr>
            <w:r>
              <w:t>Tax amount in base currency.</w:t>
            </w:r>
          </w:p>
        </w:tc>
      </w:tr>
      <w:tr w:rsidR="006949F5" w:rsidRPr="00FA4146" w:rsidTr="006C714C">
        <w:trPr>
          <w:cantSplit/>
        </w:trPr>
        <w:tc>
          <w:tcPr>
            <w:tcW w:w="2269" w:type="dxa"/>
          </w:tcPr>
          <w:p w:rsidR="006949F5" w:rsidRPr="00FA4146" w:rsidRDefault="006949F5" w:rsidP="00D031CA">
            <w:pPr>
              <w:pStyle w:val="Subheading"/>
            </w:pPr>
            <w:r w:rsidRPr="00FA4146">
              <w:t xml:space="preserve">Field position/column number for </w:t>
            </w:r>
            <w:r w:rsidR="00D031CA">
              <w:t>account code</w:t>
            </w:r>
          </w:p>
        </w:tc>
        <w:tc>
          <w:tcPr>
            <w:tcW w:w="6945" w:type="dxa"/>
          </w:tcPr>
          <w:p w:rsidR="006949F5" w:rsidRPr="00FA4146" w:rsidRDefault="006949F5" w:rsidP="006C714C">
            <w:pPr>
              <w:pStyle w:val="BodyText"/>
            </w:pPr>
            <w:r w:rsidRPr="00FA4146">
              <w:t xml:space="preserve">Set this to the numerical field position (within a line) or column number (if importing from a spreadsheet) in which the </w:t>
            </w:r>
            <w:r>
              <w:t>account code</w:t>
            </w:r>
            <w:r w:rsidRPr="00FA4146">
              <w:t xml:space="preserve"> is located. </w:t>
            </w:r>
          </w:p>
        </w:tc>
      </w:tr>
      <w:tr w:rsidR="006949F5" w:rsidRPr="00FA4146" w:rsidTr="006C714C">
        <w:trPr>
          <w:cantSplit/>
        </w:trPr>
        <w:tc>
          <w:tcPr>
            <w:tcW w:w="2269" w:type="dxa"/>
          </w:tcPr>
          <w:p w:rsidR="006949F5" w:rsidRPr="00FA4146" w:rsidRDefault="006949F5" w:rsidP="006C714C">
            <w:pPr>
              <w:pStyle w:val="Subheading"/>
              <w:rPr>
                <w:i/>
              </w:rPr>
            </w:pPr>
            <w:r w:rsidRPr="00FA4146">
              <w:rPr>
                <w:i/>
              </w:rPr>
              <w:t>Example</w:t>
            </w:r>
          </w:p>
        </w:tc>
        <w:tc>
          <w:tcPr>
            <w:tcW w:w="6945" w:type="dxa"/>
            <w:shd w:val="pct12" w:color="auto" w:fill="auto"/>
          </w:tcPr>
          <w:p w:rsidR="006949F5" w:rsidRPr="00FA4146" w:rsidRDefault="006949F5" w:rsidP="006C714C">
            <w:pPr>
              <w:pStyle w:val="BodyText"/>
            </w:pPr>
            <w:r w:rsidRPr="00FA4146">
              <w:t xml:space="preserve">Assuming the import file is a spreadsheet, if the </w:t>
            </w:r>
            <w:r>
              <w:t>account code</w:t>
            </w:r>
            <w:r w:rsidRPr="00FA4146">
              <w:t xml:space="preserve"> is the third column in the spreadsheet </w:t>
            </w:r>
            <w:r w:rsidR="0091347D">
              <w:t xml:space="preserve">(e.g. column ‘C’) </w:t>
            </w:r>
            <w:r w:rsidRPr="00FA4146">
              <w:t>the above field should be set to 3.</w:t>
            </w:r>
          </w:p>
        </w:tc>
      </w:tr>
      <w:tr w:rsidR="006949F5" w:rsidRPr="00FA4146" w:rsidTr="006C714C">
        <w:trPr>
          <w:cantSplit/>
        </w:trPr>
        <w:tc>
          <w:tcPr>
            <w:tcW w:w="2269" w:type="dxa"/>
          </w:tcPr>
          <w:p w:rsidR="006949F5" w:rsidRPr="00FA4146" w:rsidRDefault="006949F5" w:rsidP="006C714C">
            <w:pPr>
              <w:pStyle w:val="Subheading"/>
            </w:pPr>
            <w:r w:rsidRPr="00FA4146">
              <w:t>Field position/column number for transaction date</w:t>
            </w:r>
          </w:p>
        </w:tc>
        <w:tc>
          <w:tcPr>
            <w:tcW w:w="6945" w:type="dxa"/>
          </w:tcPr>
          <w:p w:rsidR="006949F5" w:rsidRPr="00FA4146" w:rsidRDefault="006949F5" w:rsidP="006C714C">
            <w:pPr>
              <w:pStyle w:val="BodyText"/>
            </w:pPr>
            <w:r w:rsidRPr="00FA4146">
              <w:t xml:space="preserve">Set this to the numerical field position (within a line) or column number (if importing from a spreadsheet) in which the transaction date is located. </w:t>
            </w:r>
          </w:p>
        </w:tc>
      </w:tr>
      <w:tr w:rsidR="006949F5" w:rsidRPr="00FA4146" w:rsidTr="00E43A2F">
        <w:tc>
          <w:tcPr>
            <w:tcW w:w="2269" w:type="dxa"/>
          </w:tcPr>
          <w:p w:rsidR="006949F5" w:rsidRPr="00F64C0F" w:rsidRDefault="006949F5" w:rsidP="006C714C">
            <w:pPr>
              <w:pStyle w:val="Subheading"/>
              <w:rPr>
                <w:i/>
              </w:rPr>
            </w:pPr>
            <w:r w:rsidRPr="00F64C0F">
              <w:rPr>
                <w:i/>
              </w:rPr>
              <w:t xml:space="preserve"> Note</w:t>
            </w:r>
          </w:p>
        </w:tc>
        <w:tc>
          <w:tcPr>
            <w:tcW w:w="6945" w:type="dxa"/>
            <w:shd w:val="pct12" w:color="auto" w:fill="auto"/>
          </w:tcPr>
          <w:p w:rsidR="006949F5" w:rsidRDefault="006949F5" w:rsidP="006C714C">
            <w:pPr>
              <w:pStyle w:val="BodyText"/>
            </w:pPr>
            <w:r>
              <w:t>Dates in the import file can be in a wide range of formats. The supported formats are:</w:t>
            </w:r>
          </w:p>
          <w:p w:rsidR="006949F5" w:rsidRDefault="006949F5" w:rsidP="006C714C">
            <w:pPr>
              <w:pStyle w:val="BodyText"/>
              <w:numPr>
                <w:ilvl w:val="0"/>
                <w:numId w:val="13"/>
              </w:numPr>
            </w:pPr>
            <w:r>
              <w:t xml:space="preserve">DDMMYY                                                       </w:t>
            </w:r>
          </w:p>
          <w:p w:rsidR="006949F5" w:rsidRDefault="006949F5" w:rsidP="006C714C">
            <w:pPr>
              <w:pStyle w:val="BodyText"/>
              <w:numPr>
                <w:ilvl w:val="0"/>
                <w:numId w:val="13"/>
              </w:numPr>
            </w:pPr>
            <w:r>
              <w:t>D</w:t>
            </w:r>
            <w:r w:rsidRPr="00E92DCC">
              <w:rPr>
                <w:b/>
                <w:color w:val="5B9BD5" w:themeColor="accent1"/>
              </w:rPr>
              <w:t>?</w:t>
            </w:r>
            <w:r>
              <w:t>M</w:t>
            </w:r>
            <w:r w:rsidRPr="00E92DCC">
              <w:rPr>
                <w:b/>
                <w:color w:val="5B9BD5" w:themeColor="accent1"/>
              </w:rPr>
              <w:t>?</w:t>
            </w:r>
            <w:r>
              <w:t xml:space="preserve">YY                                                       </w:t>
            </w:r>
          </w:p>
          <w:p w:rsidR="006949F5" w:rsidRDefault="006949F5" w:rsidP="006C714C">
            <w:pPr>
              <w:pStyle w:val="BodyText"/>
              <w:numPr>
                <w:ilvl w:val="0"/>
                <w:numId w:val="13"/>
              </w:numPr>
            </w:pPr>
            <w:r>
              <w:lastRenderedPageBreak/>
              <w:t xml:space="preserve">DDMMMYY                                                      </w:t>
            </w:r>
          </w:p>
          <w:p w:rsidR="006949F5" w:rsidRDefault="006949F5" w:rsidP="006C714C">
            <w:pPr>
              <w:pStyle w:val="BodyText"/>
              <w:numPr>
                <w:ilvl w:val="0"/>
                <w:numId w:val="13"/>
              </w:numPr>
            </w:pPr>
            <w:r>
              <w:t>D</w:t>
            </w:r>
            <w:r w:rsidRPr="00E92DCC">
              <w:rPr>
                <w:b/>
                <w:color w:val="5B9BD5" w:themeColor="accent1"/>
              </w:rPr>
              <w:t>?</w:t>
            </w:r>
            <w:r>
              <w:t>MM</w:t>
            </w:r>
            <w:r w:rsidRPr="00E92DCC">
              <w:rPr>
                <w:b/>
                <w:color w:val="5B9BD5" w:themeColor="accent1"/>
              </w:rPr>
              <w:t>?</w:t>
            </w:r>
            <w:r>
              <w:t xml:space="preserve">YY                                                      </w:t>
            </w:r>
          </w:p>
          <w:p w:rsidR="006949F5" w:rsidRDefault="006949F5" w:rsidP="006C714C">
            <w:pPr>
              <w:pStyle w:val="BodyText"/>
              <w:numPr>
                <w:ilvl w:val="0"/>
                <w:numId w:val="13"/>
              </w:numPr>
            </w:pPr>
            <w:r>
              <w:t>DD</w:t>
            </w:r>
            <w:r w:rsidRPr="00E92DCC">
              <w:rPr>
                <w:b/>
                <w:color w:val="5B9BD5" w:themeColor="accent1"/>
              </w:rPr>
              <w:t>?</w:t>
            </w:r>
            <w:r>
              <w:t>M</w:t>
            </w:r>
            <w:r w:rsidRPr="00E92DCC">
              <w:rPr>
                <w:b/>
                <w:color w:val="5B9BD5" w:themeColor="accent1"/>
              </w:rPr>
              <w:t>?</w:t>
            </w:r>
            <w:r>
              <w:t xml:space="preserve">YY                                                      </w:t>
            </w:r>
          </w:p>
          <w:p w:rsidR="006949F5" w:rsidRDefault="006949F5" w:rsidP="006C714C">
            <w:pPr>
              <w:pStyle w:val="BodyText"/>
              <w:numPr>
                <w:ilvl w:val="0"/>
                <w:numId w:val="13"/>
              </w:numPr>
            </w:pPr>
            <w:r>
              <w:t>DD</w:t>
            </w:r>
            <w:r w:rsidRPr="00E92DCC">
              <w:rPr>
                <w:b/>
                <w:color w:val="5B9BD5" w:themeColor="accent1"/>
              </w:rPr>
              <w:t>?</w:t>
            </w:r>
            <w:r>
              <w:t>MM</w:t>
            </w:r>
            <w:r w:rsidRPr="00E92DCC">
              <w:rPr>
                <w:b/>
                <w:color w:val="5B9BD5" w:themeColor="accent1"/>
              </w:rPr>
              <w:t>?</w:t>
            </w:r>
            <w:r>
              <w:t xml:space="preserve">YY                                                     </w:t>
            </w:r>
          </w:p>
          <w:p w:rsidR="006949F5" w:rsidRDefault="006949F5" w:rsidP="006C714C">
            <w:pPr>
              <w:pStyle w:val="BodyText"/>
              <w:numPr>
                <w:ilvl w:val="0"/>
                <w:numId w:val="13"/>
              </w:numPr>
            </w:pPr>
            <w:r>
              <w:t xml:space="preserve">DDMMYYYY                                                     </w:t>
            </w:r>
          </w:p>
          <w:p w:rsidR="006949F5" w:rsidRDefault="006949F5" w:rsidP="006C714C">
            <w:pPr>
              <w:pStyle w:val="BodyText"/>
              <w:numPr>
                <w:ilvl w:val="0"/>
                <w:numId w:val="13"/>
              </w:numPr>
            </w:pPr>
            <w:r>
              <w:t>D</w:t>
            </w:r>
            <w:r w:rsidRPr="00E92DCC">
              <w:rPr>
                <w:b/>
                <w:color w:val="5B9BD5" w:themeColor="accent1"/>
              </w:rPr>
              <w:t>?</w:t>
            </w:r>
            <w:r>
              <w:t>M</w:t>
            </w:r>
            <w:r w:rsidRPr="00E92DCC">
              <w:rPr>
                <w:b/>
                <w:color w:val="5B9BD5" w:themeColor="accent1"/>
              </w:rPr>
              <w:t>?</w:t>
            </w:r>
            <w:r>
              <w:t xml:space="preserve">YYYY                                                     </w:t>
            </w:r>
          </w:p>
          <w:p w:rsidR="006949F5" w:rsidRDefault="006949F5" w:rsidP="006C714C">
            <w:pPr>
              <w:pStyle w:val="BodyText"/>
              <w:numPr>
                <w:ilvl w:val="0"/>
                <w:numId w:val="13"/>
              </w:numPr>
            </w:pPr>
            <w:r>
              <w:t>D</w:t>
            </w:r>
            <w:r w:rsidRPr="00E92DCC">
              <w:rPr>
                <w:b/>
                <w:color w:val="5B9BD5" w:themeColor="accent1"/>
              </w:rPr>
              <w:t>?</w:t>
            </w:r>
            <w:r>
              <w:t>MMM</w:t>
            </w:r>
            <w:r w:rsidRPr="00E92DCC">
              <w:rPr>
                <w:b/>
                <w:color w:val="5B9BD5" w:themeColor="accent1"/>
              </w:rPr>
              <w:t>?</w:t>
            </w:r>
            <w:r>
              <w:t xml:space="preserve">YY                                                     </w:t>
            </w:r>
          </w:p>
          <w:p w:rsidR="006949F5" w:rsidRDefault="006949F5" w:rsidP="006C714C">
            <w:pPr>
              <w:pStyle w:val="BodyText"/>
              <w:numPr>
                <w:ilvl w:val="0"/>
                <w:numId w:val="13"/>
              </w:numPr>
            </w:pPr>
            <w:r>
              <w:t xml:space="preserve">YYYYMMDD                                                   </w:t>
            </w:r>
          </w:p>
          <w:p w:rsidR="006949F5" w:rsidRDefault="006949F5" w:rsidP="006C714C">
            <w:pPr>
              <w:pStyle w:val="BodyText"/>
              <w:numPr>
                <w:ilvl w:val="0"/>
                <w:numId w:val="13"/>
              </w:numPr>
            </w:pPr>
            <w:r>
              <w:t>DD</w:t>
            </w:r>
            <w:r w:rsidRPr="00E6379C">
              <w:rPr>
                <w:b/>
                <w:color w:val="5B9BD5" w:themeColor="accent1"/>
              </w:rPr>
              <w:t>?</w:t>
            </w:r>
            <w:r>
              <w:t>MMM</w:t>
            </w:r>
            <w:r w:rsidRPr="00E6379C">
              <w:rPr>
                <w:b/>
                <w:color w:val="5B9BD5" w:themeColor="accent1"/>
              </w:rPr>
              <w:t>?</w:t>
            </w:r>
            <w:r>
              <w:t xml:space="preserve">YY                                                    </w:t>
            </w:r>
          </w:p>
          <w:p w:rsidR="006949F5" w:rsidRDefault="006949F5" w:rsidP="006C714C">
            <w:pPr>
              <w:pStyle w:val="BodyText"/>
              <w:numPr>
                <w:ilvl w:val="0"/>
                <w:numId w:val="13"/>
              </w:numPr>
            </w:pPr>
            <w:r>
              <w:t xml:space="preserve">DDMMMYYYY                                                    </w:t>
            </w:r>
          </w:p>
          <w:p w:rsidR="006949F5" w:rsidRDefault="006949F5" w:rsidP="006C714C">
            <w:pPr>
              <w:pStyle w:val="BodyText"/>
              <w:numPr>
                <w:ilvl w:val="0"/>
                <w:numId w:val="13"/>
              </w:numPr>
            </w:pPr>
            <w:r>
              <w:t>D</w:t>
            </w:r>
            <w:r w:rsidRPr="00E6379C">
              <w:rPr>
                <w:b/>
                <w:color w:val="5B9BD5" w:themeColor="accent1"/>
              </w:rPr>
              <w:t>?</w:t>
            </w:r>
            <w:r>
              <w:t>MM</w:t>
            </w:r>
            <w:r w:rsidRPr="00E6379C">
              <w:rPr>
                <w:b/>
                <w:color w:val="5B9BD5" w:themeColor="accent1"/>
              </w:rPr>
              <w:t>?</w:t>
            </w:r>
            <w:r>
              <w:t xml:space="preserve">YYYY                                                    </w:t>
            </w:r>
          </w:p>
          <w:p w:rsidR="006949F5" w:rsidRDefault="006949F5" w:rsidP="006C714C">
            <w:pPr>
              <w:pStyle w:val="BodyText"/>
              <w:numPr>
                <w:ilvl w:val="0"/>
                <w:numId w:val="13"/>
              </w:numPr>
            </w:pPr>
            <w:r>
              <w:t>DD</w:t>
            </w:r>
            <w:r w:rsidRPr="00E6379C">
              <w:rPr>
                <w:b/>
                <w:color w:val="5B9BD5" w:themeColor="accent1"/>
              </w:rPr>
              <w:t>?</w:t>
            </w:r>
            <w:r>
              <w:t>M</w:t>
            </w:r>
            <w:r w:rsidRPr="00E6379C">
              <w:rPr>
                <w:b/>
                <w:color w:val="5B9BD5" w:themeColor="accent1"/>
              </w:rPr>
              <w:t>?</w:t>
            </w:r>
            <w:r>
              <w:t xml:space="preserve">YYYY                                                    </w:t>
            </w:r>
          </w:p>
          <w:p w:rsidR="006949F5" w:rsidRDefault="006949F5" w:rsidP="006C714C">
            <w:pPr>
              <w:pStyle w:val="BodyText"/>
              <w:numPr>
                <w:ilvl w:val="0"/>
                <w:numId w:val="13"/>
              </w:numPr>
            </w:pPr>
            <w:r>
              <w:t>DD</w:t>
            </w:r>
            <w:r w:rsidRPr="00E6379C">
              <w:rPr>
                <w:b/>
                <w:color w:val="5B9BD5" w:themeColor="accent1"/>
              </w:rPr>
              <w:t>?</w:t>
            </w:r>
            <w:r>
              <w:t>MM</w:t>
            </w:r>
            <w:r w:rsidRPr="00E6379C">
              <w:rPr>
                <w:b/>
                <w:color w:val="5B9BD5" w:themeColor="accent1"/>
              </w:rPr>
              <w:t>?</w:t>
            </w:r>
            <w:r>
              <w:t xml:space="preserve">YYYY                                                  </w:t>
            </w:r>
          </w:p>
          <w:p w:rsidR="006949F5" w:rsidRDefault="006949F5" w:rsidP="006C714C">
            <w:pPr>
              <w:pStyle w:val="BodyText"/>
              <w:numPr>
                <w:ilvl w:val="0"/>
                <w:numId w:val="13"/>
              </w:numPr>
            </w:pPr>
            <w:r>
              <w:t>D</w:t>
            </w:r>
            <w:r w:rsidRPr="00E6379C">
              <w:rPr>
                <w:b/>
                <w:color w:val="5B9BD5" w:themeColor="accent1"/>
              </w:rPr>
              <w:t>?</w:t>
            </w:r>
            <w:r>
              <w:t>MMM</w:t>
            </w:r>
            <w:r w:rsidRPr="00E6379C">
              <w:rPr>
                <w:b/>
                <w:color w:val="5B9BD5" w:themeColor="accent1"/>
              </w:rPr>
              <w:t>?</w:t>
            </w:r>
            <w:r>
              <w:t xml:space="preserve">YYYY                                                  </w:t>
            </w:r>
          </w:p>
          <w:p w:rsidR="006949F5" w:rsidRDefault="006949F5" w:rsidP="006C714C">
            <w:pPr>
              <w:pStyle w:val="BodyText"/>
              <w:numPr>
                <w:ilvl w:val="0"/>
                <w:numId w:val="13"/>
              </w:numPr>
            </w:pPr>
            <w:r>
              <w:t>YYYY</w:t>
            </w:r>
            <w:r w:rsidRPr="00E6379C">
              <w:rPr>
                <w:b/>
                <w:color w:val="5B9BD5" w:themeColor="accent1"/>
              </w:rPr>
              <w:t>-</w:t>
            </w:r>
            <w:r>
              <w:t>MM</w:t>
            </w:r>
            <w:r w:rsidRPr="00E6379C">
              <w:rPr>
                <w:b/>
                <w:color w:val="5B9BD5" w:themeColor="accent1"/>
              </w:rPr>
              <w:t>-</w:t>
            </w:r>
            <w:r>
              <w:t xml:space="preserve">DD                                                  </w:t>
            </w:r>
          </w:p>
          <w:p w:rsidR="006949F5" w:rsidRDefault="006949F5" w:rsidP="006C714C">
            <w:pPr>
              <w:pStyle w:val="BodyText"/>
              <w:numPr>
                <w:ilvl w:val="0"/>
                <w:numId w:val="13"/>
              </w:numPr>
            </w:pPr>
            <w:r>
              <w:t>DD</w:t>
            </w:r>
            <w:r w:rsidRPr="00E6379C">
              <w:rPr>
                <w:b/>
                <w:color w:val="5B9BD5" w:themeColor="accent1"/>
              </w:rPr>
              <w:t>?</w:t>
            </w:r>
            <w:r>
              <w:t>MMM</w:t>
            </w:r>
            <w:r w:rsidRPr="00E6379C">
              <w:rPr>
                <w:b/>
                <w:color w:val="5B9BD5" w:themeColor="accent1"/>
              </w:rPr>
              <w:t>?</w:t>
            </w:r>
            <w:r>
              <w:t>YYYY</w:t>
            </w:r>
          </w:p>
          <w:p w:rsidR="006949F5" w:rsidRDefault="006949F5" w:rsidP="006C714C">
            <w:pPr>
              <w:pStyle w:val="BodyText"/>
            </w:pPr>
            <w:r>
              <w:t>Where:</w:t>
            </w:r>
          </w:p>
          <w:p w:rsidR="006949F5" w:rsidRDefault="006949F5" w:rsidP="006C714C">
            <w:pPr>
              <w:pStyle w:val="BodyText"/>
              <w:ind w:left="720"/>
            </w:pPr>
            <w:r>
              <w:t xml:space="preserve">D = Day Number (Single)                                       </w:t>
            </w:r>
          </w:p>
          <w:p w:rsidR="006949F5" w:rsidRDefault="006949F5" w:rsidP="006C714C">
            <w:pPr>
              <w:pStyle w:val="BodyText"/>
              <w:ind w:left="720"/>
            </w:pPr>
            <w:r>
              <w:t xml:space="preserve">DD = Day Number (Double)                                      </w:t>
            </w:r>
          </w:p>
          <w:p w:rsidR="006949F5" w:rsidRDefault="006949F5" w:rsidP="006C714C">
            <w:pPr>
              <w:pStyle w:val="BodyText"/>
              <w:ind w:left="720"/>
            </w:pPr>
            <w:r>
              <w:t xml:space="preserve">M = Month Number (Single)                                     </w:t>
            </w:r>
          </w:p>
          <w:p w:rsidR="006949F5" w:rsidRDefault="006949F5" w:rsidP="006C714C">
            <w:pPr>
              <w:pStyle w:val="BodyText"/>
              <w:ind w:left="720"/>
            </w:pPr>
            <w:r>
              <w:t xml:space="preserve">MM = Month Number (Double)                                    </w:t>
            </w:r>
          </w:p>
          <w:p w:rsidR="006949F5" w:rsidRDefault="006949F5" w:rsidP="006C714C">
            <w:pPr>
              <w:pStyle w:val="BodyText"/>
              <w:ind w:left="720"/>
            </w:pPr>
            <w:r>
              <w:t xml:space="preserve">MMM = Month (one of Jan, Feb, Mar, Apr, May, Jun, Jul, Aug, Sep, Oct, Nov or Dec) </w:t>
            </w:r>
          </w:p>
          <w:p w:rsidR="006949F5" w:rsidRDefault="006949F5" w:rsidP="006C714C">
            <w:pPr>
              <w:pStyle w:val="BodyText"/>
              <w:ind w:left="720"/>
            </w:pPr>
            <w:r>
              <w:t xml:space="preserve">YY = Year Number (Short)                                      </w:t>
            </w:r>
          </w:p>
          <w:p w:rsidR="006949F5" w:rsidRDefault="006949F5" w:rsidP="006C714C">
            <w:pPr>
              <w:pStyle w:val="BodyText"/>
              <w:ind w:left="720"/>
            </w:pPr>
            <w:r>
              <w:t xml:space="preserve">YYYY = Year Number (Long)                                     </w:t>
            </w:r>
          </w:p>
          <w:p w:rsidR="006949F5" w:rsidRDefault="006949F5" w:rsidP="006C714C">
            <w:pPr>
              <w:pStyle w:val="BodyText"/>
              <w:ind w:left="720"/>
            </w:pPr>
            <w:r w:rsidRPr="00E6379C">
              <w:rPr>
                <w:b/>
                <w:color w:val="5B9BD5" w:themeColor="accent1"/>
              </w:rPr>
              <w:t>?</w:t>
            </w:r>
            <w:r>
              <w:t xml:space="preserve"> = Separator (one of /.</w:t>
            </w:r>
            <w:proofErr w:type="gramStart"/>
            <w:r>
              <w:t>,\</w:t>
            </w:r>
            <w:proofErr w:type="gramEnd"/>
            <w:r>
              <w:t xml:space="preserve">-).    </w:t>
            </w:r>
          </w:p>
          <w:p w:rsidR="006949F5" w:rsidRPr="00FA4146" w:rsidRDefault="006949F5" w:rsidP="006C714C">
            <w:pPr>
              <w:pStyle w:val="BodyText"/>
              <w:ind w:left="720"/>
            </w:pPr>
            <w:r w:rsidRPr="00E6379C">
              <w:rPr>
                <w:b/>
                <w:color w:val="5B9BD5" w:themeColor="accent1"/>
              </w:rPr>
              <w:t>-</w:t>
            </w:r>
            <w:r>
              <w:t xml:space="preserve"> = Must be a Hyphen        </w:t>
            </w:r>
          </w:p>
        </w:tc>
      </w:tr>
      <w:tr w:rsidR="006949F5" w:rsidRPr="00FA4146" w:rsidTr="006C714C">
        <w:trPr>
          <w:cantSplit/>
        </w:trPr>
        <w:tc>
          <w:tcPr>
            <w:tcW w:w="2269" w:type="dxa"/>
          </w:tcPr>
          <w:p w:rsidR="006949F5" w:rsidRPr="00FA4146" w:rsidRDefault="006949F5" w:rsidP="006C714C">
            <w:pPr>
              <w:pStyle w:val="Subheading"/>
            </w:pPr>
            <w:r w:rsidRPr="00FA4146">
              <w:lastRenderedPageBreak/>
              <w:t xml:space="preserve">Field position/column number for transaction </w:t>
            </w:r>
            <w:r>
              <w:t>reference</w:t>
            </w:r>
          </w:p>
        </w:tc>
        <w:tc>
          <w:tcPr>
            <w:tcW w:w="6945" w:type="dxa"/>
            <w:shd w:val="clear" w:color="auto" w:fill="auto"/>
          </w:tcPr>
          <w:p w:rsidR="006949F5" w:rsidRPr="00FA4146" w:rsidRDefault="006949F5" w:rsidP="006C714C">
            <w:pPr>
              <w:pStyle w:val="BodyText"/>
            </w:pPr>
            <w:r w:rsidRPr="00FA4146">
              <w:t>Set this to the numerical field position (within a line) or column number (if importing from a spreadsheet) in which the</w:t>
            </w:r>
            <w:r>
              <w:t xml:space="preserve"> transaction reference</w:t>
            </w:r>
            <w:r w:rsidRPr="00FA4146">
              <w:t xml:space="preserve"> is located. </w:t>
            </w:r>
          </w:p>
        </w:tc>
      </w:tr>
      <w:tr w:rsidR="006949F5" w:rsidRPr="00FA4146" w:rsidTr="006C714C">
        <w:trPr>
          <w:cantSplit/>
        </w:trPr>
        <w:tc>
          <w:tcPr>
            <w:tcW w:w="2269" w:type="dxa"/>
          </w:tcPr>
          <w:p w:rsidR="006949F5" w:rsidRPr="00771585" w:rsidRDefault="006949F5" w:rsidP="006C714C">
            <w:pPr>
              <w:pStyle w:val="Subheading"/>
              <w:rPr>
                <w:i/>
              </w:rPr>
            </w:pPr>
            <w:r w:rsidRPr="00771585">
              <w:rPr>
                <w:i/>
              </w:rPr>
              <w:t>Note</w:t>
            </w:r>
          </w:p>
        </w:tc>
        <w:tc>
          <w:tcPr>
            <w:tcW w:w="6945" w:type="dxa"/>
            <w:shd w:val="clear" w:color="auto" w:fill="D9D9D9" w:themeFill="background1" w:themeFillShade="D9"/>
          </w:tcPr>
          <w:p w:rsidR="006949F5" w:rsidRPr="00FA4146" w:rsidRDefault="006949F5" w:rsidP="006C714C">
            <w:pPr>
              <w:pStyle w:val="BodyText"/>
            </w:pPr>
            <w:r>
              <w:t>This must be unique and a maximum of 8 characters. If a larger reference is required it can be p</w:t>
            </w:r>
            <w:r w:rsidR="0032094A">
              <w:t>laced in the narrative or one of</w:t>
            </w:r>
            <w:r>
              <w:t xml:space="preserve"> the two comment fields.</w:t>
            </w:r>
          </w:p>
        </w:tc>
      </w:tr>
      <w:tr w:rsidR="006949F5" w:rsidRPr="00FA4146" w:rsidTr="006C714C">
        <w:trPr>
          <w:cantSplit/>
        </w:trPr>
        <w:tc>
          <w:tcPr>
            <w:tcW w:w="2269" w:type="dxa"/>
          </w:tcPr>
          <w:p w:rsidR="006949F5" w:rsidRPr="00FA4146" w:rsidRDefault="006949F5" w:rsidP="006C714C">
            <w:pPr>
              <w:pStyle w:val="Subheading"/>
            </w:pPr>
            <w:r w:rsidRPr="00FA4146">
              <w:lastRenderedPageBreak/>
              <w:t xml:space="preserve">Field position/column number for </w:t>
            </w:r>
            <w:r>
              <w:t>net</w:t>
            </w:r>
            <w:r w:rsidRPr="00FA4146">
              <w:t xml:space="preserve"> amount</w:t>
            </w:r>
            <w:r>
              <w:t xml:space="preserve"> in entry currency</w:t>
            </w:r>
          </w:p>
        </w:tc>
        <w:tc>
          <w:tcPr>
            <w:tcW w:w="6945" w:type="dxa"/>
            <w:shd w:val="clear" w:color="auto" w:fill="auto"/>
          </w:tcPr>
          <w:p w:rsidR="006949F5" w:rsidRPr="00FA4146" w:rsidRDefault="006949F5" w:rsidP="006C714C">
            <w:pPr>
              <w:pStyle w:val="BodyText"/>
            </w:pPr>
            <w:r w:rsidRPr="00FA4146">
              <w:t xml:space="preserve">Set this to the numerical field position (within a line) or column number (if importing from a spreadsheet) in which the transaction </w:t>
            </w:r>
            <w:r>
              <w:t xml:space="preserve">net </w:t>
            </w:r>
            <w:r w:rsidRPr="00FA4146">
              <w:t xml:space="preserve">value </w:t>
            </w:r>
            <w:r>
              <w:t xml:space="preserve">in entry currency </w:t>
            </w:r>
            <w:r w:rsidRPr="00FA4146">
              <w:t xml:space="preserve">is located. </w:t>
            </w:r>
          </w:p>
        </w:tc>
      </w:tr>
      <w:tr w:rsidR="006949F5" w:rsidRPr="00FA4146" w:rsidTr="006C714C">
        <w:trPr>
          <w:cantSplit/>
        </w:trPr>
        <w:tc>
          <w:tcPr>
            <w:tcW w:w="2269" w:type="dxa"/>
          </w:tcPr>
          <w:p w:rsidR="006949F5" w:rsidRPr="00FA4146" w:rsidRDefault="006949F5" w:rsidP="006C714C">
            <w:pPr>
              <w:pStyle w:val="Subheading"/>
            </w:pPr>
            <w:r w:rsidRPr="00FA4146">
              <w:t xml:space="preserve">Field position/column number for </w:t>
            </w:r>
            <w:r>
              <w:t>net</w:t>
            </w:r>
            <w:r w:rsidRPr="00FA4146">
              <w:t xml:space="preserve"> amount</w:t>
            </w:r>
            <w:r>
              <w:t xml:space="preserve"> in base currency</w:t>
            </w:r>
          </w:p>
        </w:tc>
        <w:tc>
          <w:tcPr>
            <w:tcW w:w="6945" w:type="dxa"/>
            <w:shd w:val="clear" w:color="auto" w:fill="auto"/>
          </w:tcPr>
          <w:p w:rsidR="006949F5" w:rsidRPr="00FA4146" w:rsidRDefault="006949F5" w:rsidP="006C714C">
            <w:pPr>
              <w:pStyle w:val="BodyText"/>
            </w:pPr>
            <w:r w:rsidRPr="00C85787">
              <w:rPr>
                <w:i/>
              </w:rPr>
              <w:t>(Skipped in single currency systems).</w:t>
            </w:r>
            <w:r>
              <w:t xml:space="preserve"> </w:t>
            </w:r>
            <w:r w:rsidRPr="00FA4146">
              <w:t xml:space="preserve">Set this to the numerical field position (within a line) or column number (if importing from a spreadsheet) in which the transaction </w:t>
            </w:r>
            <w:r>
              <w:t xml:space="preserve">net </w:t>
            </w:r>
            <w:r w:rsidRPr="00FA4146">
              <w:t xml:space="preserve">value </w:t>
            </w:r>
            <w:r>
              <w:t xml:space="preserve">in base currency </w:t>
            </w:r>
            <w:r w:rsidRPr="00FA4146">
              <w:t xml:space="preserve">is located. </w:t>
            </w:r>
          </w:p>
        </w:tc>
      </w:tr>
      <w:tr w:rsidR="006949F5" w:rsidRPr="00FA4146" w:rsidTr="006C714C">
        <w:trPr>
          <w:cantSplit/>
        </w:trPr>
        <w:tc>
          <w:tcPr>
            <w:tcW w:w="2269" w:type="dxa"/>
          </w:tcPr>
          <w:p w:rsidR="006949F5" w:rsidRPr="00FA4146" w:rsidRDefault="006949F5" w:rsidP="006C714C">
            <w:pPr>
              <w:pStyle w:val="Subheading"/>
              <w:rPr>
                <w:i/>
              </w:rPr>
            </w:pPr>
            <w:r>
              <w:rPr>
                <w:i/>
              </w:rPr>
              <w:t>N</w:t>
            </w:r>
            <w:r w:rsidRPr="00FA4146">
              <w:rPr>
                <w:i/>
              </w:rPr>
              <w:t>ote</w:t>
            </w:r>
          </w:p>
        </w:tc>
        <w:tc>
          <w:tcPr>
            <w:tcW w:w="6945" w:type="dxa"/>
            <w:shd w:val="pct12" w:color="auto" w:fill="auto"/>
          </w:tcPr>
          <w:p w:rsidR="006949F5" w:rsidRPr="00FA4146" w:rsidRDefault="006949F5" w:rsidP="006C714C">
            <w:pPr>
              <w:pStyle w:val="BodyText"/>
            </w:pPr>
            <w:r>
              <w:t xml:space="preserve">If </w:t>
            </w:r>
            <w:r w:rsidRPr="00FA4146">
              <w:t>the</w:t>
            </w:r>
            <w:r>
              <w:t xml:space="preserve"> file contains only transactions in base currency then the field position/column for net amount in base currency should be set the same as that for the net amount in entry currency. </w:t>
            </w:r>
          </w:p>
        </w:tc>
      </w:tr>
      <w:tr w:rsidR="006949F5" w:rsidRPr="00FA4146" w:rsidTr="006C714C">
        <w:trPr>
          <w:cantSplit/>
        </w:trPr>
        <w:tc>
          <w:tcPr>
            <w:tcW w:w="2269" w:type="dxa"/>
          </w:tcPr>
          <w:p w:rsidR="006949F5" w:rsidRPr="00FA4146" w:rsidRDefault="006949F5" w:rsidP="006C714C">
            <w:pPr>
              <w:pStyle w:val="Subheading"/>
            </w:pPr>
            <w:r w:rsidRPr="00FA4146">
              <w:t xml:space="preserve">Field position/column number for </w:t>
            </w:r>
            <w:r>
              <w:t>tax</w:t>
            </w:r>
            <w:r w:rsidRPr="00FA4146">
              <w:t xml:space="preserve"> amount</w:t>
            </w:r>
            <w:r>
              <w:t xml:space="preserve"> in entry currency</w:t>
            </w:r>
          </w:p>
        </w:tc>
        <w:tc>
          <w:tcPr>
            <w:tcW w:w="6945" w:type="dxa"/>
            <w:shd w:val="clear" w:color="auto" w:fill="auto"/>
          </w:tcPr>
          <w:p w:rsidR="006949F5" w:rsidRPr="00FA4146" w:rsidRDefault="0032094A" w:rsidP="006C714C">
            <w:pPr>
              <w:pStyle w:val="BodyText"/>
            </w:pPr>
            <w:r w:rsidRPr="0032094A">
              <w:rPr>
                <w:i/>
              </w:rPr>
              <w:t>(Skipped for payments).</w:t>
            </w:r>
            <w:r>
              <w:t xml:space="preserve"> </w:t>
            </w:r>
            <w:r w:rsidR="006949F5" w:rsidRPr="00FA4146">
              <w:t xml:space="preserve">Set this to the numerical field position (within a line) or column number (if importing from a spreadsheet) in which the transaction </w:t>
            </w:r>
            <w:r w:rsidR="006949F5">
              <w:t xml:space="preserve">tax </w:t>
            </w:r>
            <w:r w:rsidR="006949F5" w:rsidRPr="00FA4146">
              <w:t xml:space="preserve">value </w:t>
            </w:r>
            <w:r w:rsidR="006949F5">
              <w:t xml:space="preserve">in entry currency </w:t>
            </w:r>
            <w:r w:rsidR="006949F5" w:rsidRPr="00FA4146">
              <w:t xml:space="preserve">is located. </w:t>
            </w:r>
          </w:p>
        </w:tc>
      </w:tr>
      <w:tr w:rsidR="006C35C9" w:rsidRPr="00FA4146" w:rsidTr="00050807">
        <w:trPr>
          <w:cantSplit/>
        </w:trPr>
        <w:tc>
          <w:tcPr>
            <w:tcW w:w="2269" w:type="dxa"/>
          </w:tcPr>
          <w:p w:rsidR="006C35C9" w:rsidRPr="00050807" w:rsidRDefault="006C35C9" w:rsidP="006C714C">
            <w:pPr>
              <w:pStyle w:val="Subheading"/>
              <w:rPr>
                <w:i/>
              </w:rPr>
            </w:pPr>
            <w:r w:rsidRPr="00050807">
              <w:rPr>
                <w:i/>
              </w:rPr>
              <w:t>Note</w:t>
            </w:r>
          </w:p>
        </w:tc>
        <w:tc>
          <w:tcPr>
            <w:tcW w:w="6945" w:type="dxa"/>
            <w:shd w:val="clear" w:color="auto" w:fill="D9D9D9" w:themeFill="background1" w:themeFillShade="D9"/>
          </w:tcPr>
          <w:p w:rsidR="006C35C9" w:rsidRPr="00FA4146" w:rsidRDefault="00050807" w:rsidP="00050807">
            <w:pPr>
              <w:pStyle w:val="BodyText"/>
            </w:pPr>
            <w:r>
              <w:t xml:space="preserve">For </w:t>
            </w:r>
            <w:r w:rsidR="006C35C9">
              <w:t xml:space="preserve">Intra-EC </w:t>
            </w:r>
            <w:r w:rsidR="00012641">
              <w:t xml:space="preserve">or reverse charge </w:t>
            </w:r>
            <w:r>
              <w:t>supplies the t</w:t>
            </w:r>
            <w:r w:rsidR="006C35C9">
              <w:t xml:space="preserve">ax amounts should be set to zero, however </w:t>
            </w:r>
            <w:r>
              <w:t>a (single</w:t>
            </w:r>
            <w:r w:rsidR="00DC629E">
              <w:t>) set</w:t>
            </w:r>
            <w:r>
              <w:t xml:space="preserve"> of </w:t>
            </w:r>
            <w:r w:rsidR="006C35C9">
              <w:t>tax analys</w:t>
            </w:r>
            <w:r>
              <w:t xml:space="preserve">is details </w:t>
            </w:r>
            <w:r w:rsidR="006C35C9">
              <w:t xml:space="preserve">should be </w:t>
            </w:r>
            <w:r>
              <w:t>present to reflect the amount</w:t>
            </w:r>
            <w:r w:rsidR="006C35C9">
              <w:t xml:space="preserve"> of EC acquisition </w:t>
            </w:r>
            <w:r w:rsidR="00012641">
              <w:t xml:space="preserve">or reverse charge </w:t>
            </w:r>
            <w:r w:rsidR="006C35C9">
              <w:t xml:space="preserve">tax.  </w:t>
            </w:r>
          </w:p>
        </w:tc>
      </w:tr>
      <w:tr w:rsidR="006949F5" w:rsidRPr="00FA4146" w:rsidTr="006C714C">
        <w:trPr>
          <w:cantSplit/>
        </w:trPr>
        <w:tc>
          <w:tcPr>
            <w:tcW w:w="2269" w:type="dxa"/>
          </w:tcPr>
          <w:p w:rsidR="006949F5" w:rsidRPr="00FA4146" w:rsidRDefault="006949F5" w:rsidP="006C714C">
            <w:pPr>
              <w:pStyle w:val="Subheading"/>
            </w:pPr>
            <w:r w:rsidRPr="00FA4146">
              <w:t xml:space="preserve">Field position/column number for </w:t>
            </w:r>
            <w:r>
              <w:t>tax</w:t>
            </w:r>
            <w:r w:rsidRPr="00FA4146">
              <w:t xml:space="preserve"> amount</w:t>
            </w:r>
            <w:r>
              <w:t xml:space="preserve"> in base currency</w:t>
            </w:r>
          </w:p>
        </w:tc>
        <w:tc>
          <w:tcPr>
            <w:tcW w:w="6945" w:type="dxa"/>
            <w:shd w:val="clear" w:color="auto" w:fill="auto"/>
          </w:tcPr>
          <w:p w:rsidR="006949F5" w:rsidRPr="00FA4146" w:rsidRDefault="006949F5" w:rsidP="006C714C">
            <w:pPr>
              <w:pStyle w:val="BodyText"/>
            </w:pPr>
            <w:r w:rsidRPr="00C85787">
              <w:rPr>
                <w:i/>
              </w:rPr>
              <w:t>(Skipped in single currency systems</w:t>
            </w:r>
            <w:r w:rsidR="0032094A">
              <w:rPr>
                <w:i/>
              </w:rPr>
              <w:t xml:space="preserve"> and for payments</w:t>
            </w:r>
            <w:r w:rsidRPr="00C85787">
              <w:rPr>
                <w:i/>
              </w:rPr>
              <w:t>).</w:t>
            </w:r>
            <w:r>
              <w:t xml:space="preserve"> </w:t>
            </w:r>
            <w:r w:rsidRPr="00FA4146">
              <w:t xml:space="preserve">Set this to the numerical field position (within a line) or column number (if importing from a spreadsheet) in which the transaction </w:t>
            </w:r>
            <w:r>
              <w:t xml:space="preserve">tax </w:t>
            </w:r>
            <w:r w:rsidRPr="00FA4146">
              <w:t xml:space="preserve">value </w:t>
            </w:r>
            <w:r>
              <w:t xml:space="preserve">in base currency </w:t>
            </w:r>
            <w:r w:rsidRPr="00FA4146">
              <w:t xml:space="preserve">is located. </w:t>
            </w:r>
          </w:p>
        </w:tc>
      </w:tr>
      <w:tr w:rsidR="006949F5" w:rsidRPr="00FA4146" w:rsidTr="006C714C">
        <w:trPr>
          <w:cantSplit/>
        </w:trPr>
        <w:tc>
          <w:tcPr>
            <w:tcW w:w="2269" w:type="dxa"/>
          </w:tcPr>
          <w:p w:rsidR="006949F5" w:rsidRPr="00FA4146" w:rsidRDefault="006949F5" w:rsidP="006C714C">
            <w:pPr>
              <w:pStyle w:val="Subheading"/>
              <w:rPr>
                <w:i/>
              </w:rPr>
            </w:pPr>
            <w:r>
              <w:rPr>
                <w:i/>
              </w:rPr>
              <w:t>N</w:t>
            </w:r>
            <w:r w:rsidRPr="00FA4146">
              <w:rPr>
                <w:i/>
              </w:rPr>
              <w:t>ote</w:t>
            </w:r>
          </w:p>
        </w:tc>
        <w:tc>
          <w:tcPr>
            <w:tcW w:w="6945" w:type="dxa"/>
            <w:shd w:val="clear" w:color="auto" w:fill="D9D9D9" w:themeFill="background1" w:themeFillShade="D9"/>
          </w:tcPr>
          <w:p w:rsidR="006949F5" w:rsidRPr="00FA4146" w:rsidRDefault="006949F5" w:rsidP="006C714C">
            <w:pPr>
              <w:pStyle w:val="BodyText"/>
            </w:pPr>
            <w:r>
              <w:t xml:space="preserve">If </w:t>
            </w:r>
            <w:r w:rsidRPr="00FA4146">
              <w:t>the</w:t>
            </w:r>
            <w:r>
              <w:t xml:space="preserve"> file contains only transactions in base currency then the field position/column for tax amount in base currency should be set the same as that for the tax amount in entry currency. </w:t>
            </w:r>
          </w:p>
        </w:tc>
      </w:tr>
      <w:tr w:rsidR="006949F5" w:rsidRPr="00FA4146" w:rsidTr="006C714C">
        <w:trPr>
          <w:cantSplit/>
        </w:trPr>
        <w:tc>
          <w:tcPr>
            <w:tcW w:w="2269" w:type="dxa"/>
          </w:tcPr>
          <w:p w:rsidR="006949F5" w:rsidRPr="00FA4146" w:rsidRDefault="006949F5" w:rsidP="006C714C">
            <w:pPr>
              <w:pStyle w:val="Subheading"/>
            </w:pPr>
            <w:r w:rsidRPr="00FA4146">
              <w:t xml:space="preserve">Field position/column number for </w:t>
            </w:r>
            <w:r>
              <w:t>currency</w:t>
            </w:r>
          </w:p>
        </w:tc>
        <w:tc>
          <w:tcPr>
            <w:tcW w:w="6945" w:type="dxa"/>
            <w:shd w:val="clear" w:color="auto" w:fill="auto"/>
          </w:tcPr>
          <w:p w:rsidR="006949F5" w:rsidRPr="00FA4146" w:rsidRDefault="006949F5" w:rsidP="006C714C">
            <w:pPr>
              <w:pStyle w:val="BodyText"/>
            </w:pPr>
            <w:r w:rsidRPr="00FA4146">
              <w:t>Set this to the numerical field position (within a line) or column number (if importing from a spread</w:t>
            </w:r>
            <w:r>
              <w:t xml:space="preserve">sheet) in which the currency code </w:t>
            </w:r>
            <w:r w:rsidRPr="00FA4146">
              <w:t xml:space="preserve">is located. </w:t>
            </w:r>
            <w:r>
              <w:t>If you do not wish to import this item leave this set to zero in which case base currency will be assumed.</w:t>
            </w:r>
          </w:p>
        </w:tc>
      </w:tr>
      <w:tr w:rsidR="006949F5" w:rsidRPr="00FA4146" w:rsidTr="006C714C">
        <w:trPr>
          <w:cantSplit/>
        </w:trPr>
        <w:tc>
          <w:tcPr>
            <w:tcW w:w="2269" w:type="dxa"/>
          </w:tcPr>
          <w:p w:rsidR="006949F5" w:rsidRPr="00FA4146" w:rsidRDefault="006949F5" w:rsidP="006C714C">
            <w:pPr>
              <w:pStyle w:val="Subheading"/>
            </w:pPr>
            <w:r w:rsidRPr="00FA4146">
              <w:t xml:space="preserve">Field position/column number for </w:t>
            </w:r>
            <w:r>
              <w:t>narrative</w:t>
            </w:r>
          </w:p>
        </w:tc>
        <w:tc>
          <w:tcPr>
            <w:tcW w:w="6945" w:type="dxa"/>
            <w:shd w:val="clear" w:color="auto" w:fill="auto"/>
          </w:tcPr>
          <w:p w:rsidR="006949F5" w:rsidRPr="00FA4146" w:rsidRDefault="006949F5" w:rsidP="006C714C">
            <w:pPr>
              <w:pStyle w:val="BodyText"/>
            </w:pPr>
            <w:r w:rsidRPr="00FA4146">
              <w:t>Set this to the numerical field position (within a line) or column number (if importing from a spread</w:t>
            </w:r>
            <w:r>
              <w:t xml:space="preserve">sheet) in which the narrative </w:t>
            </w:r>
            <w:r w:rsidRPr="00FA4146">
              <w:t xml:space="preserve">is located. </w:t>
            </w:r>
            <w:r>
              <w:t>If you do not wish to import this item leave this set to zero.</w:t>
            </w:r>
          </w:p>
        </w:tc>
      </w:tr>
      <w:tr w:rsidR="006949F5" w:rsidRPr="00FA4146" w:rsidTr="006C714C">
        <w:trPr>
          <w:cantSplit/>
        </w:trPr>
        <w:tc>
          <w:tcPr>
            <w:tcW w:w="2269" w:type="dxa"/>
          </w:tcPr>
          <w:p w:rsidR="006949F5" w:rsidRPr="00FA4146" w:rsidRDefault="006949F5" w:rsidP="006C714C">
            <w:pPr>
              <w:pStyle w:val="Subheading"/>
              <w:rPr>
                <w:i/>
              </w:rPr>
            </w:pPr>
            <w:r>
              <w:rPr>
                <w:i/>
              </w:rPr>
              <w:t xml:space="preserve">   N</w:t>
            </w:r>
            <w:r w:rsidRPr="00FA4146">
              <w:rPr>
                <w:i/>
              </w:rPr>
              <w:t>ote</w:t>
            </w:r>
          </w:p>
        </w:tc>
        <w:tc>
          <w:tcPr>
            <w:tcW w:w="6945" w:type="dxa"/>
            <w:shd w:val="clear" w:color="auto" w:fill="D9D9D9" w:themeFill="background1" w:themeFillShade="D9"/>
          </w:tcPr>
          <w:p w:rsidR="006949F5" w:rsidRPr="00FA4146" w:rsidRDefault="006949F5" w:rsidP="006C714C">
            <w:pPr>
              <w:pStyle w:val="BodyText"/>
            </w:pPr>
            <w:r w:rsidRPr="00FA4146">
              <w:t xml:space="preserve">When the </w:t>
            </w:r>
            <w:r>
              <w:t xml:space="preserve">narrative is </w:t>
            </w:r>
            <w:r w:rsidRPr="00FA4146">
              <w:t xml:space="preserve">imported </w:t>
            </w:r>
            <w:r>
              <w:t xml:space="preserve">it is </w:t>
            </w:r>
            <w:r w:rsidRPr="00FA4146">
              <w:t xml:space="preserve">truncated to a maximum size of </w:t>
            </w:r>
            <w:r>
              <w:t>25</w:t>
            </w:r>
            <w:r w:rsidRPr="00FA4146">
              <w:t xml:space="preserve"> characters</w:t>
            </w:r>
            <w:r>
              <w:t>.</w:t>
            </w:r>
          </w:p>
        </w:tc>
      </w:tr>
      <w:tr w:rsidR="006949F5" w:rsidRPr="00FA4146" w:rsidTr="006C714C">
        <w:trPr>
          <w:cantSplit/>
        </w:trPr>
        <w:tc>
          <w:tcPr>
            <w:tcW w:w="2269" w:type="dxa"/>
          </w:tcPr>
          <w:p w:rsidR="006949F5" w:rsidRPr="00FA4146" w:rsidRDefault="006949F5" w:rsidP="006C714C">
            <w:pPr>
              <w:pStyle w:val="Subheading"/>
            </w:pPr>
            <w:r w:rsidRPr="00FA4146">
              <w:t xml:space="preserve">Field position/column number for </w:t>
            </w:r>
            <w:r>
              <w:t>comment 1</w:t>
            </w:r>
          </w:p>
        </w:tc>
        <w:tc>
          <w:tcPr>
            <w:tcW w:w="6945" w:type="dxa"/>
            <w:shd w:val="clear" w:color="auto" w:fill="auto"/>
          </w:tcPr>
          <w:p w:rsidR="006949F5" w:rsidRPr="00FA4146" w:rsidRDefault="006949F5" w:rsidP="006C714C">
            <w:pPr>
              <w:pStyle w:val="BodyText"/>
            </w:pPr>
            <w:r w:rsidRPr="00FA4146">
              <w:t>Set this to the numerical field position (within a line) or column number (if importing from a spread</w:t>
            </w:r>
            <w:r>
              <w:t xml:space="preserve">sheet) in which the first comment </w:t>
            </w:r>
            <w:r w:rsidRPr="00FA4146">
              <w:t xml:space="preserve">is located. </w:t>
            </w:r>
            <w:r>
              <w:t>If you do not wish to import this item leave this set to zero.</w:t>
            </w:r>
          </w:p>
        </w:tc>
      </w:tr>
      <w:tr w:rsidR="006949F5" w:rsidRPr="00FA4146" w:rsidTr="006C714C">
        <w:trPr>
          <w:cantSplit/>
        </w:trPr>
        <w:tc>
          <w:tcPr>
            <w:tcW w:w="2269" w:type="dxa"/>
          </w:tcPr>
          <w:p w:rsidR="006949F5" w:rsidRPr="00FA4146" w:rsidRDefault="006949F5" w:rsidP="006C714C">
            <w:pPr>
              <w:pStyle w:val="Subheading"/>
            </w:pPr>
            <w:r w:rsidRPr="00FA4146">
              <w:t xml:space="preserve">Field position/column number for </w:t>
            </w:r>
            <w:r>
              <w:t>comment 2</w:t>
            </w:r>
          </w:p>
        </w:tc>
        <w:tc>
          <w:tcPr>
            <w:tcW w:w="6945" w:type="dxa"/>
            <w:shd w:val="clear" w:color="auto" w:fill="auto"/>
          </w:tcPr>
          <w:p w:rsidR="006949F5" w:rsidRPr="00FA4146" w:rsidRDefault="006949F5" w:rsidP="006C714C">
            <w:pPr>
              <w:pStyle w:val="BodyText"/>
            </w:pPr>
            <w:r w:rsidRPr="00FA4146">
              <w:t>Set this to the numerical field position (within a line) or column number (if importing from a spread</w:t>
            </w:r>
            <w:r>
              <w:t xml:space="preserve">sheet) in which the second comment </w:t>
            </w:r>
            <w:r w:rsidRPr="00FA4146">
              <w:t xml:space="preserve">is located. </w:t>
            </w:r>
            <w:r>
              <w:t>If you do not wish to import this item leave this set to zero.</w:t>
            </w:r>
          </w:p>
        </w:tc>
      </w:tr>
      <w:tr w:rsidR="006949F5" w:rsidRPr="00FA4146" w:rsidTr="006C714C">
        <w:trPr>
          <w:cantSplit/>
        </w:trPr>
        <w:tc>
          <w:tcPr>
            <w:tcW w:w="2269" w:type="dxa"/>
          </w:tcPr>
          <w:p w:rsidR="006949F5" w:rsidRPr="00FA4146" w:rsidRDefault="006949F5" w:rsidP="006C714C">
            <w:pPr>
              <w:pStyle w:val="Subheading"/>
              <w:rPr>
                <w:i/>
              </w:rPr>
            </w:pPr>
            <w:r>
              <w:rPr>
                <w:i/>
              </w:rPr>
              <w:t xml:space="preserve">   N</w:t>
            </w:r>
            <w:r w:rsidRPr="00FA4146">
              <w:rPr>
                <w:i/>
              </w:rPr>
              <w:t>ote</w:t>
            </w:r>
          </w:p>
        </w:tc>
        <w:tc>
          <w:tcPr>
            <w:tcW w:w="6945" w:type="dxa"/>
            <w:shd w:val="pct12" w:color="auto" w:fill="auto"/>
          </w:tcPr>
          <w:p w:rsidR="006949F5" w:rsidRPr="00FA4146" w:rsidRDefault="006949F5" w:rsidP="006C714C">
            <w:pPr>
              <w:pStyle w:val="BodyText"/>
            </w:pPr>
            <w:r w:rsidRPr="00FA4146">
              <w:t xml:space="preserve">When the </w:t>
            </w:r>
            <w:r>
              <w:t>two comment fields are</w:t>
            </w:r>
            <w:r w:rsidRPr="00FA4146">
              <w:t xml:space="preserve"> imported </w:t>
            </w:r>
            <w:r>
              <w:t xml:space="preserve">they are </w:t>
            </w:r>
            <w:r w:rsidRPr="00FA4146">
              <w:t xml:space="preserve">truncated to a maximum size of </w:t>
            </w:r>
            <w:r>
              <w:t>3</w:t>
            </w:r>
            <w:r w:rsidRPr="00FA4146">
              <w:t>0 characters</w:t>
            </w:r>
            <w:r>
              <w:t>.</w:t>
            </w:r>
          </w:p>
        </w:tc>
      </w:tr>
      <w:tr w:rsidR="00E0590A" w:rsidRPr="00FA4146" w:rsidTr="00E0590A">
        <w:trPr>
          <w:cantSplit/>
        </w:trPr>
        <w:tc>
          <w:tcPr>
            <w:tcW w:w="2269" w:type="dxa"/>
          </w:tcPr>
          <w:p w:rsidR="00E0590A" w:rsidRPr="00FA4146" w:rsidRDefault="00E0590A" w:rsidP="00E0590A">
            <w:pPr>
              <w:pStyle w:val="Subheading"/>
            </w:pPr>
            <w:r w:rsidRPr="00FA4146">
              <w:t xml:space="preserve">Field position/column number for </w:t>
            </w:r>
            <w:r>
              <w:t>discount amount</w:t>
            </w:r>
          </w:p>
        </w:tc>
        <w:tc>
          <w:tcPr>
            <w:tcW w:w="6945" w:type="dxa"/>
            <w:shd w:val="clear" w:color="auto" w:fill="FFFFFF" w:themeFill="background1"/>
          </w:tcPr>
          <w:p w:rsidR="00E0590A" w:rsidRPr="00FA4146" w:rsidRDefault="00E0590A" w:rsidP="00E0590A">
            <w:pPr>
              <w:pStyle w:val="BodyText"/>
            </w:pPr>
            <w:r w:rsidRPr="00394310">
              <w:rPr>
                <w:i/>
              </w:rPr>
              <w:t>(Skipped when importing invoices or credit notes).</w:t>
            </w:r>
            <w:r>
              <w:t xml:space="preserve"> </w:t>
            </w:r>
            <w:r w:rsidRPr="00FA4146">
              <w:t>Set this to the numerical field position (within a line) or column number (if importing from a spread</w:t>
            </w:r>
            <w:r>
              <w:t xml:space="preserve">sheet) in which the discount amount (in entry currency) </w:t>
            </w:r>
            <w:r w:rsidRPr="00FA4146">
              <w:t xml:space="preserve">is located. </w:t>
            </w:r>
            <w:r>
              <w:t xml:space="preserve">If you do not wish to import this item leave this set to zero.   </w:t>
            </w:r>
          </w:p>
        </w:tc>
      </w:tr>
      <w:tr w:rsidR="00E0590A" w:rsidRPr="00FA4146" w:rsidTr="00E0590A">
        <w:trPr>
          <w:cantSplit/>
        </w:trPr>
        <w:tc>
          <w:tcPr>
            <w:tcW w:w="2269" w:type="dxa"/>
          </w:tcPr>
          <w:p w:rsidR="00E0590A" w:rsidRPr="00FA4146" w:rsidRDefault="00E0590A" w:rsidP="00E0590A">
            <w:pPr>
              <w:pStyle w:val="Subheading"/>
            </w:pPr>
            <w:r w:rsidRPr="00FA4146">
              <w:lastRenderedPageBreak/>
              <w:t xml:space="preserve">Field position/column number for </w:t>
            </w:r>
            <w:r>
              <w:t>trading terms code</w:t>
            </w:r>
          </w:p>
        </w:tc>
        <w:tc>
          <w:tcPr>
            <w:tcW w:w="6945" w:type="dxa"/>
            <w:shd w:val="clear" w:color="auto" w:fill="FFFFFF" w:themeFill="background1"/>
          </w:tcPr>
          <w:p w:rsidR="00E0590A" w:rsidRPr="00FA4146" w:rsidRDefault="00E0590A" w:rsidP="00E0590A">
            <w:pPr>
              <w:pStyle w:val="BodyText"/>
            </w:pPr>
            <w:r w:rsidRPr="00394310">
              <w:rPr>
                <w:i/>
              </w:rPr>
              <w:t xml:space="preserve">(Skipped when importing </w:t>
            </w:r>
            <w:r>
              <w:rPr>
                <w:i/>
              </w:rPr>
              <w:t>payments</w:t>
            </w:r>
            <w:r w:rsidRPr="00394310">
              <w:rPr>
                <w:i/>
              </w:rPr>
              <w:t>).</w:t>
            </w:r>
            <w:r>
              <w:t xml:space="preserve"> </w:t>
            </w:r>
            <w:r w:rsidRPr="00FA4146">
              <w:t>Set this to the numerical field position (within a line) or column number (if importing from a spread</w:t>
            </w:r>
            <w:r>
              <w:t xml:space="preserve">sheet) in which the trading terms code </w:t>
            </w:r>
            <w:r w:rsidRPr="00FA4146">
              <w:t xml:space="preserve">is located. </w:t>
            </w:r>
            <w:r>
              <w:t xml:space="preserve">If you do not wish to import this item leave this set to zero in which case the accounts default trading terms will be assumed. </w:t>
            </w:r>
          </w:p>
        </w:tc>
      </w:tr>
      <w:tr w:rsidR="00E0590A" w:rsidRPr="00FA4146" w:rsidTr="00E0590A">
        <w:trPr>
          <w:cantSplit/>
        </w:trPr>
        <w:tc>
          <w:tcPr>
            <w:tcW w:w="2269" w:type="dxa"/>
          </w:tcPr>
          <w:p w:rsidR="00E0590A" w:rsidRPr="00E0590A" w:rsidRDefault="00E0590A" w:rsidP="006C35C9">
            <w:pPr>
              <w:pStyle w:val="Subheading"/>
            </w:pPr>
            <w:r w:rsidRPr="00E0590A">
              <w:t>Field position/column number for bank reference</w:t>
            </w:r>
          </w:p>
        </w:tc>
        <w:tc>
          <w:tcPr>
            <w:tcW w:w="6945" w:type="dxa"/>
            <w:shd w:val="clear" w:color="auto" w:fill="FFFFFF" w:themeFill="background1"/>
          </w:tcPr>
          <w:p w:rsidR="00E0590A" w:rsidRPr="00FA4146" w:rsidRDefault="00E0590A" w:rsidP="006C35C9">
            <w:pPr>
              <w:pStyle w:val="BodyText"/>
            </w:pPr>
            <w:r w:rsidRPr="00E0590A">
              <w:rPr>
                <w:i/>
              </w:rPr>
              <w:t>(Skipped when importing invoices or credit notes).</w:t>
            </w:r>
            <w:r>
              <w:t xml:space="preserve"> </w:t>
            </w:r>
            <w:r w:rsidRPr="00FA4146">
              <w:t>Set this to the numerical field position (within a line) or column number (if importing from a spread</w:t>
            </w:r>
            <w:r>
              <w:t xml:space="preserve">sheet) in which the bank reference </w:t>
            </w:r>
            <w:r w:rsidRPr="00FA4146">
              <w:t xml:space="preserve">is located. </w:t>
            </w:r>
            <w:r>
              <w:t xml:space="preserve">If you do not wish to import this item leave this set to zero. </w:t>
            </w:r>
          </w:p>
        </w:tc>
      </w:tr>
    </w:tbl>
    <w:p w:rsidR="006949F5" w:rsidRPr="00FA4146" w:rsidRDefault="006949F5" w:rsidP="006949F5">
      <w:pPr>
        <w:rPr>
          <w:i/>
          <w:iCs/>
        </w:rPr>
      </w:pPr>
    </w:p>
    <w:p w:rsidR="006949F5" w:rsidRPr="00FA4146" w:rsidRDefault="006949F5" w:rsidP="006949F5">
      <w:pPr>
        <w:pStyle w:val="Subheading3"/>
      </w:pPr>
      <w:r w:rsidRPr="00FA4146">
        <w:t xml:space="preserve">The </w:t>
      </w:r>
      <w:r>
        <w:t>buttons</w:t>
      </w:r>
      <w:r w:rsidRPr="00FA4146">
        <w:t xml:space="preserve"> are:</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6949F5" w:rsidRPr="00FA4146" w:rsidTr="006C714C">
        <w:trPr>
          <w:cantSplit/>
        </w:trPr>
        <w:tc>
          <w:tcPr>
            <w:tcW w:w="2269" w:type="dxa"/>
          </w:tcPr>
          <w:p w:rsidR="006949F5" w:rsidRPr="00FA4146" w:rsidRDefault="006949F5" w:rsidP="006C714C">
            <w:pPr>
              <w:pStyle w:val="Subheading"/>
            </w:pPr>
            <w:r>
              <w:t>Column reference</w:t>
            </w:r>
          </w:p>
        </w:tc>
        <w:tc>
          <w:tcPr>
            <w:tcW w:w="6945" w:type="dxa"/>
          </w:tcPr>
          <w:p w:rsidR="006949F5" w:rsidRPr="00FA4146" w:rsidRDefault="006949F5" w:rsidP="006C714C">
            <w:pPr>
              <w:pStyle w:val="BodyText"/>
            </w:pPr>
            <w:r>
              <w:t xml:space="preserve">This button is available at all field position/column number prompts. It allows you to enter a spreadsheet column reference (e.g. ‘A’, ‘B’ </w:t>
            </w:r>
            <w:r w:rsidR="00867D2F">
              <w:t>etc.</w:t>
            </w:r>
            <w:r>
              <w:t xml:space="preserve">) which will then be automatically converted to a numeric column number. </w:t>
            </w:r>
          </w:p>
        </w:tc>
      </w:tr>
      <w:tr w:rsidR="004F0CDD" w:rsidRPr="00FA4146" w:rsidTr="006C714C">
        <w:trPr>
          <w:cantSplit/>
        </w:trPr>
        <w:tc>
          <w:tcPr>
            <w:tcW w:w="2269" w:type="dxa"/>
          </w:tcPr>
          <w:p w:rsidR="004F0CDD" w:rsidRDefault="004F0CDD" w:rsidP="004F0CDD">
            <w:pPr>
              <w:pStyle w:val="Subheading"/>
            </w:pPr>
            <w:r>
              <w:t>Next&gt;</w:t>
            </w:r>
          </w:p>
        </w:tc>
        <w:tc>
          <w:tcPr>
            <w:tcW w:w="6945" w:type="dxa"/>
          </w:tcPr>
          <w:p w:rsidR="004F0CDD" w:rsidRDefault="004F0CDD" w:rsidP="004F0CDD">
            <w:pPr>
              <w:pStyle w:val="BodyText"/>
            </w:pPr>
            <w:r>
              <w:t>Press this to complete your responses and move on to the ‘Import File Structure – Analysis’ window</w:t>
            </w:r>
          </w:p>
        </w:tc>
      </w:tr>
    </w:tbl>
    <w:p w:rsidR="008E5CA6" w:rsidRDefault="008E5CA6">
      <w:pPr>
        <w:rPr>
          <w:rFonts w:ascii="Arial" w:hAnsi="Arial"/>
          <w:b/>
          <w:sz w:val="22"/>
        </w:rPr>
      </w:pPr>
    </w:p>
    <w:p w:rsidR="008E5CA6" w:rsidRDefault="008E5CA6">
      <w:pPr>
        <w:rPr>
          <w:rFonts w:ascii="Arial" w:hAnsi="Arial"/>
          <w:b/>
          <w:sz w:val="22"/>
        </w:rPr>
      </w:pPr>
    </w:p>
    <w:p w:rsidR="008E5CA6" w:rsidRDefault="008E5CA6">
      <w:pPr>
        <w:rPr>
          <w:rFonts w:ascii="Arial" w:hAnsi="Arial"/>
          <w:b/>
          <w:sz w:val="22"/>
        </w:rPr>
      </w:pPr>
    </w:p>
    <w:p w:rsidR="00C72804" w:rsidRPr="00FA4146" w:rsidRDefault="00C72804" w:rsidP="00C72804">
      <w:pPr>
        <w:pStyle w:val="Heading3"/>
        <w:ind w:left="0"/>
      </w:pPr>
      <w:r>
        <w:lastRenderedPageBreak/>
        <w:t xml:space="preserve">CL Auto-Transfer - </w:t>
      </w:r>
      <w:r w:rsidRPr="00FA4146">
        <w:t>Import File Structure</w:t>
      </w:r>
      <w:r>
        <w:t xml:space="preserve"> - Analysis</w:t>
      </w:r>
      <w:r w:rsidRPr="00FA4146">
        <w:t xml:space="preserve"> Window</w:t>
      </w:r>
    </w:p>
    <w:p w:rsidR="00C72804" w:rsidRPr="00FA4146" w:rsidRDefault="00CB27BB" w:rsidP="00C72804">
      <w:pPr>
        <w:rPr>
          <w:i/>
          <w:iCs/>
        </w:rPr>
      </w:pPr>
      <w:r>
        <w:rPr>
          <w:i/>
          <w:iCs/>
        </w:rPr>
        <w:t xml:space="preserve"> </w:t>
      </w:r>
      <w:r w:rsidR="0032094A">
        <w:rPr>
          <w:noProof/>
        </w:rPr>
        <w:drawing>
          <wp:inline distT="0" distB="0" distL="0" distR="0" wp14:anchorId="6E66CD61" wp14:editId="78A2B625">
            <wp:extent cx="6409055" cy="553974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409055" cy="5539740"/>
                    </a:xfrm>
                    <a:prstGeom prst="rect">
                      <a:avLst/>
                    </a:prstGeom>
                  </pic:spPr>
                </pic:pic>
              </a:graphicData>
            </a:graphic>
          </wp:inline>
        </w:drawing>
      </w:r>
      <w:bookmarkStart w:id="0" w:name="_GoBack"/>
      <w:bookmarkEnd w:id="0"/>
    </w:p>
    <w:p w:rsidR="00C72804" w:rsidRPr="00FA4146" w:rsidRDefault="00C72804" w:rsidP="00C72804">
      <w:pPr>
        <w:rPr>
          <w:i/>
          <w:iCs/>
        </w:rPr>
      </w:pPr>
    </w:p>
    <w:tbl>
      <w:tblPr>
        <w:tblW w:w="0" w:type="auto"/>
        <w:tblLayout w:type="fixed"/>
        <w:tblCellMar>
          <w:left w:w="142" w:type="dxa"/>
          <w:right w:w="142" w:type="dxa"/>
        </w:tblCellMar>
        <w:tblLook w:val="0000" w:firstRow="0" w:lastRow="0" w:firstColumn="0" w:lastColumn="0" w:noHBand="0" w:noVBand="0"/>
      </w:tblPr>
      <w:tblGrid>
        <w:gridCol w:w="2268"/>
        <w:gridCol w:w="6946"/>
      </w:tblGrid>
      <w:tr w:rsidR="00C72804" w:rsidRPr="00FA4146" w:rsidTr="009C4C88">
        <w:tc>
          <w:tcPr>
            <w:tcW w:w="2268" w:type="dxa"/>
          </w:tcPr>
          <w:p w:rsidR="00C72804" w:rsidRPr="00FA4146" w:rsidRDefault="00C72804" w:rsidP="009C4C88">
            <w:pPr>
              <w:pStyle w:val="Subheading"/>
            </w:pPr>
            <w:r w:rsidRPr="00FA4146">
              <w:t>Purpose</w:t>
            </w:r>
          </w:p>
        </w:tc>
        <w:tc>
          <w:tcPr>
            <w:tcW w:w="6946" w:type="dxa"/>
          </w:tcPr>
          <w:p w:rsidR="00C72804" w:rsidRPr="00FA4146" w:rsidRDefault="00C72804" w:rsidP="009C4C88">
            <w:pPr>
              <w:pStyle w:val="BodyText"/>
            </w:pPr>
            <w:r w:rsidRPr="00FA4146">
              <w:t xml:space="preserve">This window enables you to specify the </w:t>
            </w:r>
            <w:r>
              <w:t>location of the General Ledger and Tax analysis details within the file</w:t>
            </w:r>
            <w:r w:rsidRPr="00FA4146">
              <w:t xml:space="preserve"> to be imported.</w:t>
            </w:r>
            <w:r w:rsidR="00FE60BA">
              <w:t xml:space="preserve"> It is not required when importing payments.</w:t>
            </w:r>
          </w:p>
        </w:tc>
      </w:tr>
      <w:tr w:rsidR="00C72804" w:rsidRPr="00FA4146" w:rsidTr="009C4C88">
        <w:tc>
          <w:tcPr>
            <w:tcW w:w="2268" w:type="dxa"/>
          </w:tcPr>
          <w:p w:rsidR="00C72804" w:rsidRPr="000A1635" w:rsidRDefault="00C72804" w:rsidP="009C4C88">
            <w:pPr>
              <w:pStyle w:val="Subheading"/>
              <w:rPr>
                <w:i/>
              </w:rPr>
            </w:pPr>
            <w:r w:rsidRPr="000A1635">
              <w:rPr>
                <w:i/>
              </w:rPr>
              <w:t>Note</w:t>
            </w:r>
          </w:p>
        </w:tc>
        <w:tc>
          <w:tcPr>
            <w:tcW w:w="6946" w:type="dxa"/>
            <w:shd w:val="clear" w:color="auto" w:fill="D9D9D9" w:themeFill="background1" w:themeFillShade="D9"/>
          </w:tcPr>
          <w:p w:rsidR="00C72804" w:rsidRPr="00FA4146" w:rsidRDefault="00867D2F" w:rsidP="009C4C88">
            <w:pPr>
              <w:pStyle w:val="BodyText"/>
            </w:pPr>
            <w:r>
              <w:t xml:space="preserve">Each transaction can be analysed to a maximum of 10 General Ledger codes and a maximum of 5 Tax analysis codes. Whilst the actual number of codes in use can vary between each transaction in the import file the overall amounts analysed to GL codes and tax codes must match the transaction values. </w:t>
            </w:r>
          </w:p>
        </w:tc>
      </w:tr>
    </w:tbl>
    <w:p w:rsidR="00C72804" w:rsidRDefault="00C72804" w:rsidP="00C72804">
      <w:pPr>
        <w:rPr>
          <w:rFonts w:ascii="Arial" w:hAnsi="Arial"/>
          <w:b/>
          <w:sz w:val="22"/>
        </w:rPr>
      </w:pPr>
    </w:p>
    <w:p w:rsidR="00C72804" w:rsidRPr="00FA4146" w:rsidRDefault="00C72804" w:rsidP="00C72804">
      <w:pPr>
        <w:pStyle w:val="Subheading3"/>
      </w:pPr>
      <w:r w:rsidRPr="00FA4146">
        <w:t>The prompts are:</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C72804" w:rsidRPr="00FA4146" w:rsidTr="009C4C88">
        <w:trPr>
          <w:cantSplit/>
        </w:trPr>
        <w:tc>
          <w:tcPr>
            <w:tcW w:w="2269" w:type="dxa"/>
          </w:tcPr>
          <w:p w:rsidR="00C72804" w:rsidRPr="00FA4146" w:rsidRDefault="00C72804" w:rsidP="009C4C88">
            <w:pPr>
              <w:pStyle w:val="Subheading"/>
            </w:pPr>
            <w:r w:rsidRPr="00FA4146">
              <w:t xml:space="preserve">Field position/column number for </w:t>
            </w:r>
            <w:r>
              <w:t>GL profit centre 1..10</w:t>
            </w:r>
          </w:p>
        </w:tc>
        <w:tc>
          <w:tcPr>
            <w:tcW w:w="6945" w:type="dxa"/>
          </w:tcPr>
          <w:p w:rsidR="00C72804" w:rsidRPr="00FA4146" w:rsidRDefault="00C72804" w:rsidP="009C4C88">
            <w:pPr>
              <w:pStyle w:val="BodyText"/>
            </w:pPr>
            <w:r w:rsidRPr="00FA4146">
              <w:t>Set this to the numerical field position (within a line) or column number (if importing from a spread</w:t>
            </w:r>
            <w:r>
              <w:t>sheet) in which each of the General Ledger profit centres are located</w:t>
            </w:r>
            <w:r w:rsidRPr="00FA4146">
              <w:t xml:space="preserve">. </w:t>
            </w:r>
            <w:r>
              <w:t>If you do not wish to import this item leave all ten set to zero in which case the accounts default profit centre will be assumed (or the suspense profit centre if there is not one).</w:t>
            </w:r>
          </w:p>
        </w:tc>
      </w:tr>
      <w:tr w:rsidR="00B40815" w:rsidRPr="00FA4146" w:rsidTr="00B40815">
        <w:trPr>
          <w:cantSplit/>
        </w:trPr>
        <w:tc>
          <w:tcPr>
            <w:tcW w:w="2269" w:type="dxa"/>
          </w:tcPr>
          <w:p w:rsidR="00B40815" w:rsidRPr="00893A67" w:rsidRDefault="00B40815" w:rsidP="00B40815">
            <w:pPr>
              <w:pStyle w:val="Subheading"/>
              <w:rPr>
                <w:i/>
              </w:rPr>
            </w:pPr>
            <w:r w:rsidRPr="00893A67">
              <w:rPr>
                <w:i/>
              </w:rPr>
              <w:lastRenderedPageBreak/>
              <w:t>Note</w:t>
            </w:r>
          </w:p>
        </w:tc>
        <w:tc>
          <w:tcPr>
            <w:tcW w:w="6945" w:type="dxa"/>
            <w:shd w:val="clear" w:color="auto" w:fill="D9D9D9" w:themeFill="background1" w:themeFillShade="D9"/>
          </w:tcPr>
          <w:p w:rsidR="00B40815" w:rsidRPr="00FA4146" w:rsidRDefault="00B40815" w:rsidP="00B40815">
            <w:pPr>
              <w:pStyle w:val="BodyText"/>
            </w:pPr>
            <w:r>
              <w:t>You can only define field positions/column numbers for occurrences that have a profit centre defined. I.e. if you have not defined a field/column position for the 3</w:t>
            </w:r>
            <w:r w:rsidRPr="00893A67">
              <w:rPr>
                <w:vertAlign w:val="superscript"/>
              </w:rPr>
              <w:t>rd</w:t>
            </w:r>
            <w:r>
              <w:t xml:space="preserve"> profit centre then you cannot define one for the 3</w:t>
            </w:r>
            <w:r w:rsidRPr="00893A67">
              <w:rPr>
                <w:vertAlign w:val="superscript"/>
              </w:rPr>
              <w:t>rd</w:t>
            </w:r>
            <w:r>
              <w:t xml:space="preserve"> account code, amounts or units either.  </w:t>
            </w:r>
          </w:p>
        </w:tc>
      </w:tr>
      <w:tr w:rsidR="00B40815" w:rsidRPr="00FA4146" w:rsidTr="009C4C88">
        <w:trPr>
          <w:cantSplit/>
        </w:trPr>
        <w:tc>
          <w:tcPr>
            <w:tcW w:w="2269" w:type="dxa"/>
          </w:tcPr>
          <w:p w:rsidR="00B40815" w:rsidRPr="00FA4146" w:rsidRDefault="00B40815" w:rsidP="00B40815">
            <w:pPr>
              <w:pStyle w:val="Subheading"/>
            </w:pPr>
            <w:r w:rsidRPr="00FA4146">
              <w:t xml:space="preserve">Field position/column number for </w:t>
            </w:r>
            <w:r>
              <w:t>GL account code 1..10</w:t>
            </w:r>
          </w:p>
        </w:tc>
        <w:tc>
          <w:tcPr>
            <w:tcW w:w="6945" w:type="dxa"/>
          </w:tcPr>
          <w:p w:rsidR="00B40815" w:rsidRPr="00FA4146" w:rsidRDefault="00B40815" w:rsidP="00B40815">
            <w:pPr>
              <w:pStyle w:val="BodyText"/>
            </w:pPr>
            <w:r w:rsidRPr="00FA4146">
              <w:t>Set this to the numerical field position (within a line) or column number (if importing from a spread</w:t>
            </w:r>
            <w:r>
              <w:t>sheet) in which each of the General Ledger account codes are lo</w:t>
            </w:r>
            <w:r w:rsidRPr="00FA4146">
              <w:t xml:space="preserve">cated. </w:t>
            </w:r>
            <w:r>
              <w:t>If you do not wish to import this item leave all 10 set to zero in which case the accounts default profit centre will be assumed (or the suspense account code if there is not one).</w:t>
            </w:r>
          </w:p>
        </w:tc>
      </w:tr>
      <w:tr w:rsidR="00B40815" w:rsidRPr="00FA4146" w:rsidTr="009C4C88">
        <w:trPr>
          <w:cantSplit/>
        </w:trPr>
        <w:tc>
          <w:tcPr>
            <w:tcW w:w="2269" w:type="dxa"/>
          </w:tcPr>
          <w:p w:rsidR="00B40815" w:rsidRPr="00FA4146" w:rsidRDefault="00B40815" w:rsidP="00B40815">
            <w:pPr>
              <w:pStyle w:val="Subheading"/>
            </w:pPr>
            <w:r>
              <w:t>Field position/column number for GL analysis amount in entry currency 1..10</w:t>
            </w:r>
          </w:p>
        </w:tc>
        <w:tc>
          <w:tcPr>
            <w:tcW w:w="6945" w:type="dxa"/>
          </w:tcPr>
          <w:p w:rsidR="00B40815" w:rsidRPr="00FA4146" w:rsidRDefault="00B40815" w:rsidP="00B40815">
            <w:pPr>
              <w:pStyle w:val="BodyText"/>
            </w:pPr>
            <w:r w:rsidRPr="00FA4146">
              <w:t>Set this to the numerical field position (within a line) or column number (if importing from a spread</w:t>
            </w:r>
            <w:r>
              <w:t>sheet) in which each of the General Ledger analysis amounts in entry currency are lo</w:t>
            </w:r>
            <w:r w:rsidRPr="00FA4146">
              <w:t xml:space="preserve">cated. </w:t>
            </w:r>
            <w:r>
              <w:t>If you do not wish to import this item leave all 10 set to zero in which case the entire transaction value will be analysed to the accounts default profit centre and account (or the suspense codes if there is not one).</w:t>
            </w:r>
          </w:p>
        </w:tc>
      </w:tr>
      <w:tr w:rsidR="00B40815" w:rsidRPr="00FA4146" w:rsidTr="009C4C88">
        <w:trPr>
          <w:cantSplit/>
        </w:trPr>
        <w:tc>
          <w:tcPr>
            <w:tcW w:w="2269" w:type="dxa"/>
          </w:tcPr>
          <w:p w:rsidR="00B40815" w:rsidRPr="00FA4146" w:rsidRDefault="00B40815" w:rsidP="00B40815">
            <w:pPr>
              <w:pStyle w:val="Subheading"/>
            </w:pPr>
            <w:r>
              <w:t>Field position/column number for GL analysis amount in base currency 1..10</w:t>
            </w:r>
          </w:p>
        </w:tc>
        <w:tc>
          <w:tcPr>
            <w:tcW w:w="6945" w:type="dxa"/>
          </w:tcPr>
          <w:p w:rsidR="00B40815" w:rsidRPr="00FA4146" w:rsidRDefault="00B40815" w:rsidP="00B40815">
            <w:pPr>
              <w:pStyle w:val="BodyText"/>
            </w:pPr>
            <w:r w:rsidRPr="00FA4146">
              <w:t>Set this to the numerical field position (within a line) or column number (if importing from a spread</w:t>
            </w:r>
            <w:r>
              <w:t>sheet) in which each of the General Ledger analysis amounts in base currency are lo</w:t>
            </w:r>
            <w:r w:rsidRPr="00FA4146">
              <w:t xml:space="preserve">cated. </w:t>
            </w:r>
            <w:r>
              <w:t>If you do not wish to import this item leave all 10 set to zero in which case the entire transaction value will be analysed to the accounts default profit centre and account (or the suspense codes if there is not one).</w:t>
            </w:r>
          </w:p>
        </w:tc>
      </w:tr>
      <w:tr w:rsidR="00B40815" w:rsidRPr="00FA4146" w:rsidTr="009C4C88">
        <w:trPr>
          <w:cantSplit/>
        </w:trPr>
        <w:tc>
          <w:tcPr>
            <w:tcW w:w="2269" w:type="dxa"/>
          </w:tcPr>
          <w:p w:rsidR="00B40815" w:rsidRPr="00FA4146" w:rsidRDefault="00B40815" w:rsidP="00B40815">
            <w:pPr>
              <w:pStyle w:val="Subheading"/>
              <w:rPr>
                <w:i/>
              </w:rPr>
            </w:pPr>
            <w:r>
              <w:rPr>
                <w:i/>
              </w:rPr>
              <w:t>N</w:t>
            </w:r>
            <w:r w:rsidRPr="00FA4146">
              <w:rPr>
                <w:i/>
              </w:rPr>
              <w:t>ote</w:t>
            </w:r>
          </w:p>
        </w:tc>
        <w:tc>
          <w:tcPr>
            <w:tcW w:w="6945" w:type="dxa"/>
            <w:shd w:val="clear" w:color="auto" w:fill="D9D9D9" w:themeFill="background1" w:themeFillShade="D9"/>
          </w:tcPr>
          <w:p w:rsidR="00B40815" w:rsidRPr="00FA4146" w:rsidRDefault="00B40815" w:rsidP="00B40815">
            <w:pPr>
              <w:pStyle w:val="BodyText"/>
            </w:pPr>
            <w:r>
              <w:t xml:space="preserve">If </w:t>
            </w:r>
            <w:r w:rsidRPr="00FA4146">
              <w:t>the</w:t>
            </w:r>
            <w:r>
              <w:t xml:space="preserve"> file contains only transactions in base currency then the field position/column for each GL analysis amount in base currency should be set the same as that for the corresponding amount in entry currency. </w:t>
            </w:r>
          </w:p>
        </w:tc>
      </w:tr>
      <w:tr w:rsidR="00B40815" w:rsidRPr="00FA4146" w:rsidTr="009C4C88">
        <w:trPr>
          <w:cantSplit/>
        </w:trPr>
        <w:tc>
          <w:tcPr>
            <w:tcW w:w="2269" w:type="dxa"/>
          </w:tcPr>
          <w:p w:rsidR="00B40815" w:rsidRPr="00FA4146" w:rsidRDefault="00B40815" w:rsidP="00B40815">
            <w:pPr>
              <w:pStyle w:val="Subheading"/>
            </w:pPr>
            <w:r w:rsidRPr="00FA4146">
              <w:t xml:space="preserve">Field position/column number for </w:t>
            </w:r>
            <w:r>
              <w:t>GL units 1..10</w:t>
            </w:r>
          </w:p>
        </w:tc>
        <w:tc>
          <w:tcPr>
            <w:tcW w:w="6945" w:type="dxa"/>
          </w:tcPr>
          <w:p w:rsidR="00B40815" w:rsidRPr="00FA4146" w:rsidRDefault="00B40815" w:rsidP="00B40815">
            <w:pPr>
              <w:pStyle w:val="BodyText"/>
            </w:pPr>
            <w:r w:rsidRPr="00FA4146">
              <w:t>Set this to the numerical field position (within a line) or column number (if importing from a spread</w:t>
            </w:r>
            <w:r>
              <w:t>sheet) in which each of the GL units are</w:t>
            </w:r>
            <w:r w:rsidRPr="00FA4146">
              <w:t xml:space="preserve"> located. </w:t>
            </w:r>
            <w:r>
              <w:t>If you do not wish to import this item leave all ten set to zero.</w:t>
            </w:r>
          </w:p>
        </w:tc>
      </w:tr>
      <w:tr w:rsidR="00B40815" w:rsidRPr="00FA4146" w:rsidTr="009C4C88">
        <w:trPr>
          <w:cantSplit/>
        </w:trPr>
        <w:tc>
          <w:tcPr>
            <w:tcW w:w="2269" w:type="dxa"/>
          </w:tcPr>
          <w:p w:rsidR="00B40815" w:rsidRPr="00FA4146" w:rsidRDefault="00B40815" w:rsidP="00B40815">
            <w:pPr>
              <w:pStyle w:val="Subheading"/>
            </w:pPr>
            <w:r w:rsidRPr="00FA4146">
              <w:t xml:space="preserve">Field position/column number for </w:t>
            </w:r>
            <w:r>
              <w:t>tax code 1..5</w:t>
            </w:r>
          </w:p>
        </w:tc>
        <w:tc>
          <w:tcPr>
            <w:tcW w:w="6945" w:type="dxa"/>
          </w:tcPr>
          <w:p w:rsidR="00B40815" w:rsidRPr="00FA4146" w:rsidRDefault="00B40815" w:rsidP="00B40815">
            <w:pPr>
              <w:pStyle w:val="BodyText"/>
            </w:pPr>
            <w:r w:rsidRPr="00FA4146">
              <w:t>Set this to the numerical field position (within a line) or column number (if importing from a spread</w:t>
            </w:r>
            <w:r>
              <w:t>sheet) in which each of the tax codes are</w:t>
            </w:r>
            <w:r w:rsidRPr="00FA4146">
              <w:t xml:space="preserve"> located. </w:t>
            </w:r>
            <w:r>
              <w:t>If you do not wish to import this item leave all five set to zero in which case the accounts tax status will be used to determine the tax code for the transaction.</w:t>
            </w:r>
          </w:p>
        </w:tc>
      </w:tr>
      <w:tr w:rsidR="00B40815" w:rsidRPr="00FA4146" w:rsidTr="009C4C88">
        <w:trPr>
          <w:cantSplit/>
        </w:trPr>
        <w:tc>
          <w:tcPr>
            <w:tcW w:w="2269" w:type="dxa"/>
          </w:tcPr>
          <w:p w:rsidR="00B40815" w:rsidRPr="00FA4146" w:rsidRDefault="00B40815" w:rsidP="00B40815">
            <w:pPr>
              <w:pStyle w:val="Subheading"/>
            </w:pPr>
            <w:r>
              <w:t>Field position/column number for Tax analysis amount in entry currency 1..5</w:t>
            </w:r>
          </w:p>
        </w:tc>
        <w:tc>
          <w:tcPr>
            <w:tcW w:w="6945" w:type="dxa"/>
          </w:tcPr>
          <w:p w:rsidR="00B40815" w:rsidRPr="00FA4146" w:rsidRDefault="00B40815" w:rsidP="00B40815">
            <w:pPr>
              <w:pStyle w:val="BodyText"/>
            </w:pPr>
            <w:r w:rsidRPr="00FA4146">
              <w:t>Set this to the numerical field position (within a line) or column number (if importing from a spread</w:t>
            </w:r>
            <w:r>
              <w:t>sheet) in which each of the Tax analysis amounts in entry currency are lo</w:t>
            </w:r>
            <w:r w:rsidRPr="00FA4146">
              <w:t xml:space="preserve">cated. </w:t>
            </w:r>
            <w:r>
              <w:t>If you do not wish to import this item leave all 5 set to zero in which case the entire transaction value will be analysed based on the accounts tax status.</w:t>
            </w:r>
          </w:p>
        </w:tc>
      </w:tr>
      <w:tr w:rsidR="00B40815" w:rsidRPr="00FA4146" w:rsidTr="009C4C88">
        <w:trPr>
          <w:cantSplit/>
        </w:trPr>
        <w:tc>
          <w:tcPr>
            <w:tcW w:w="2269" w:type="dxa"/>
          </w:tcPr>
          <w:p w:rsidR="00B40815" w:rsidRPr="00FA4146" w:rsidRDefault="00B40815" w:rsidP="00B40815">
            <w:pPr>
              <w:pStyle w:val="Subheading"/>
            </w:pPr>
            <w:r>
              <w:t>Field position/column number for Tax analysis amount in base currency 1..5</w:t>
            </w:r>
          </w:p>
        </w:tc>
        <w:tc>
          <w:tcPr>
            <w:tcW w:w="6945" w:type="dxa"/>
          </w:tcPr>
          <w:p w:rsidR="00B40815" w:rsidRPr="00FA4146" w:rsidRDefault="00B40815" w:rsidP="00B40815">
            <w:pPr>
              <w:pStyle w:val="BodyText"/>
            </w:pPr>
            <w:r w:rsidRPr="00FA4146">
              <w:t>Set this to the numerical field position (within a line) or column number (if importing from a spread</w:t>
            </w:r>
            <w:r>
              <w:t>sheet) in which each of the Tax analysis amounts in base currency are lo</w:t>
            </w:r>
            <w:r w:rsidRPr="00FA4146">
              <w:t xml:space="preserve">cated. </w:t>
            </w:r>
            <w:r>
              <w:t>If you do not wish to import this item leave all 5 set to zero in which case the entire transaction value will be analysed based on the accounts tax status.</w:t>
            </w:r>
          </w:p>
        </w:tc>
      </w:tr>
      <w:tr w:rsidR="00B40815" w:rsidRPr="00FA4146" w:rsidTr="009C4C88">
        <w:trPr>
          <w:cantSplit/>
        </w:trPr>
        <w:tc>
          <w:tcPr>
            <w:tcW w:w="2269" w:type="dxa"/>
          </w:tcPr>
          <w:p w:rsidR="00B40815" w:rsidRPr="00FA4146" w:rsidRDefault="00B40815" w:rsidP="00B40815">
            <w:pPr>
              <w:pStyle w:val="Subheading"/>
              <w:rPr>
                <w:i/>
              </w:rPr>
            </w:pPr>
            <w:r>
              <w:rPr>
                <w:i/>
              </w:rPr>
              <w:t>N</w:t>
            </w:r>
            <w:r w:rsidRPr="00FA4146">
              <w:rPr>
                <w:i/>
              </w:rPr>
              <w:t>ote</w:t>
            </w:r>
          </w:p>
        </w:tc>
        <w:tc>
          <w:tcPr>
            <w:tcW w:w="6945" w:type="dxa"/>
            <w:shd w:val="clear" w:color="auto" w:fill="D9D9D9" w:themeFill="background1" w:themeFillShade="D9"/>
          </w:tcPr>
          <w:p w:rsidR="00B40815" w:rsidRPr="00FA4146" w:rsidRDefault="00B40815" w:rsidP="00B40815">
            <w:pPr>
              <w:pStyle w:val="BodyText"/>
            </w:pPr>
            <w:r>
              <w:t xml:space="preserve">If </w:t>
            </w:r>
            <w:r w:rsidRPr="00FA4146">
              <w:t>the</w:t>
            </w:r>
            <w:r>
              <w:t xml:space="preserve"> file contains only transactions in base currency then the field position/column for each Tax analysis amount in base currency should be set the same as that for the corresponding amount in entry currency. </w:t>
            </w:r>
          </w:p>
        </w:tc>
      </w:tr>
    </w:tbl>
    <w:p w:rsidR="00C72804" w:rsidRPr="00FA4146" w:rsidRDefault="00C72804" w:rsidP="00C72804">
      <w:pPr>
        <w:pStyle w:val="Subheading3"/>
      </w:pPr>
      <w:r w:rsidRPr="00FA4146">
        <w:t xml:space="preserve">The </w:t>
      </w:r>
      <w:r>
        <w:t>buttons</w:t>
      </w:r>
      <w:r w:rsidRPr="00FA4146">
        <w:t xml:space="preserve"> are:</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C72804" w:rsidRPr="00FA4146" w:rsidTr="009C4C88">
        <w:trPr>
          <w:cantSplit/>
        </w:trPr>
        <w:tc>
          <w:tcPr>
            <w:tcW w:w="2269" w:type="dxa"/>
          </w:tcPr>
          <w:p w:rsidR="00C72804" w:rsidRPr="00FA4146" w:rsidRDefault="00C72804" w:rsidP="009C4C88">
            <w:pPr>
              <w:pStyle w:val="Subheading"/>
            </w:pPr>
            <w:r>
              <w:t>Column reference</w:t>
            </w:r>
          </w:p>
        </w:tc>
        <w:tc>
          <w:tcPr>
            <w:tcW w:w="6945" w:type="dxa"/>
          </w:tcPr>
          <w:p w:rsidR="00C72804" w:rsidRPr="00FA4146" w:rsidRDefault="00C72804" w:rsidP="009C4C88">
            <w:pPr>
              <w:pStyle w:val="BodyText"/>
            </w:pPr>
            <w:r>
              <w:t xml:space="preserve">This button is available at all field position/column number prompts. It allows you to enter a spreadsheet column reference (e.g. ‘A’, ‘B’ </w:t>
            </w:r>
            <w:r w:rsidR="00CA5460">
              <w:t>etc.</w:t>
            </w:r>
            <w:r>
              <w:t xml:space="preserve">) which will then be automatically converted to a numeric column number. </w:t>
            </w:r>
          </w:p>
        </w:tc>
      </w:tr>
      <w:tr w:rsidR="00C72804" w:rsidTr="009C4C88">
        <w:trPr>
          <w:cantSplit/>
        </w:trPr>
        <w:tc>
          <w:tcPr>
            <w:tcW w:w="2269" w:type="dxa"/>
          </w:tcPr>
          <w:p w:rsidR="00C72804" w:rsidRDefault="00C72804" w:rsidP="009C4C88">
            <w:pPr>
              <w:pStyle w:val="Subheading"/>
            </w:pPr>
            <w:r>
              <w:t>Back&gt;</w:t>
            </w:r>
          </w:p>
        </w:tc>
        <w:tc>
          <w:tcPr>
            <w:tcW w:w="6945" w:type="dxa"/>
          </w:tcPr>
          <w:p w:rsidR="00C72804" w:rsidRDefault="00C72804" w:rsidP="009C4C88">
            <w:pPr>
              <w:pStyle w:val="BodyText"/>
            </w:pPr>
            <w:r>
              <w:t>Press this to complete your responses and return to the preceding window.</w:t>
            </w:r>
          </w:p>
        </w:tc>
      </w:tr>
    </w:tbl>
    <w:p w:rsidR="00E43A2F" w:rsidRDefault="00E43A2F">
      <w:pPr>
        <w:rPr>
          <w:rFonts w:ascii="Arial" w:hAnsi="Arial"/>
          <w:b/>
          <w:sz w:val="22"/>
        </w:rPr>
      </w:pPr>
    </w:p>
    <w:p w:rsidR="00E43A2F" w:rsidRDefault="00E43A2F">
      <w:pPr>
        <w:rPr>
          <w:rFonts w:ascii="Arial" w:hAnsi="Arial"/>
          <w:b/>
          <w:sz w:val="22"/>
        </w:rPr>
      </w:pPr>
    </w:p>
    <w:sectPr w:rsidR="00E43A2F">
      <w:headerReference w:type="even" r:id="rId14"/>
      <w:headerReference w:type="default" r:id="rId15"/>
      <w:footerReference w:type="even" r:id="rId16"/>
      <w:footerReference w:type="default" r:id="rId17"/>
      <w:headerReference w:type="first" r:id="rId18"/>
      <w:footerReference w:type="first" r:id="rId19"/>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52B6" w:rsidRDefault="003252B6">
      <w:r>
        <w:separator/>
      </w:r>
    </w:p>
  </w:endnote>
  <w:endnote w:type="continuationSeparator" w:id="0">
    <w:p w:rsidR="003252B6" w:rsidRDefault="00325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G Omega">
    <w:altName w:val="Trebuchet MS"/>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9C1" w:rsidRDefault="001A69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F5365C">
      <w:tc>
        <w:tcPr>
          <w:tcW w:w="2178" w:type="dxa"/>
        </w:tcPr>
        <w:p w:rsidR="00F5365C" w:rsidRDefault="00F5365C">
          <w:pPr>
            <w:pStyle w:val="Footer"/>
            <w:rPr>
              <w:rFonts w:ascii="Arial" w:hAnsi="Arial"/>
              <w:b/>
              <w:sz w:val="24"/>
            </w:rPr>
          </w:pPr>
          <w:r>
            <w:rPr>
              <w:rFonts w:ascii="Arial" w:hAnsi="Arial"/>
              <w:b/>
              <w:sz w:val="24"/>
            </w:rPr>
            <w:t>Author</w:t>
          </w:r>
        </w:p>
      </w:tc>
      <w:tc>
        <w:tcPr>
          <w:tcW w:w="8130" w:type="dxa"/>
          <w:gridSpan w:val="2"/>
          <w:vAlign w:val="center"/>
        </w:tcPr>
        <w:p w:rsidR="00F5365C" w:rsidRDefault="00F5365C">
          <w:pPr>
            <w:pStyle w:val="Footer"/>
            <w:rPr>
              <w:rFonts w:ascii="Arial" w:hAnsi="Arial"/>
              <w:sz w:val="18"/>
            </w:rPr>
          </w:pPr>
          <w:r>
            <w:rPr>
              <w:rFonts w:ascii="Arial" w:hAnsi="Arial"/>
              <w:sz w:val="18"/>
            </w:rPr>
            <w:fldChar w:fldCharType="begin"/>
          </w:r>
          <w:r>
            <w:rPr>
              <w:rFonts w:ascii="Arial" w:hAnsi="Arial"/>
              <w:sz w:val="18"/>
            </w:rPr>
            <w:instrText xml:space="preserve"> AUTHOR  \* MERGEFORMAT </w:instrText>
          </w:r>
          <w:r>
            <w:rPr>
              <w:rFonts w:ascii="Arial" w:hAnsi="Arial"/>
              <w:sz w:val="18"/>
            </w:rPr>
            <w:fldChar w:fldCharType="separate"/>
          </w:r>
          <w:r w:rsidR="001A69C1">
            <w:rPr>
              <w:rFonts w:ascii="Arial" w:hAnsi="Arial"/>
              <w:noProof/>
              <w:sz w:val="18"/>
            </w:rPr>
            <w:t>DCP</w:t>
          </w:r>
          <w:r>
            <w:rPr>
              <w:rFonts w:ascii="Arial" w:hAnsi="Arial"/>
              <w:sz w:val="18"/>
            </w:rPr>
            <w:fldChar w:fldCharType="end"/>
          </w:r>
        </w:p>
      </w:tc>
    </w:tr>
    <w:tr w:rsidR="00F5365C">
      <w:tc>
        <w:tcPr>
          <w:tcW w:w="2178" w:type="dxa"/>
        </w:tcPr>
        <w:p w:rsidR="00F5365C" w:rsidRDefault="00F5365C">
          <w:pPr>
            <w:pStyle w:val="Footer"/>
            <w:rPr>
              <w:rFonts w:ascii="Arial" w:hAnsi="Arial"/>
              <w:b/>
              <w:sz w:val="24"/>
            </w:rPr>
          </w:pPr>
          <w:r>
            <w:rPr>
              <w:rFonts w:ascii="Arial" w:hAnsi="Arial"/>
              <w:b/>
              <w:sz w:val="24"/>
            </w:rPr>
            <w:t>Project</w:t>
          </w:r>
        </w:p>
      </w:tc>
      <w:tc>
        <w:tcPr>
          <w:tcW w:w="8130" w:type="dxa"/>
          <w:gridSpan w:val="2"/>
          <w:vAlign w:val="center"/>
        </w:tcPr>
        <w:p w:rsidR="00F5365C" w:rsidRDefault="00F5365C">
          <w:pPr>
            <w:pStyle w:val="Footer"/>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1A69C1">
            <w:rPr>
              <w:rFonts w:ascii="Arial" w:hAnsi="Arial"/>
              <w:noProof/>
              <w:sz w:val="18"/>
            </w:rPr>
            <w:t>ZP60_000439</w:t>
          </w:r>
          <w:r>
            <w:rPr>
              <w:rFonts w:ascii="Arial" w:hAnsi="Arial"/>
              <w:sz w:val="18"/>
            </w:rPr>
            <w:fldChar w:fldCharType="end"/>
          </w:r>
        </w:p>
      </w:tc>
    </w:tr>
    <w:tr w:rsidR="00F5365C">
      <w:trPr>
        <w:cantSplit/>
      </w:trPr>
      <w:tc>
        <w:tcPr>
          <w:tcW w:w="2178" w:type="dxa"/>
        </w:tcPr>
        <w:p w:rsidR="00F5365C" w:rsidRDefault="00F5365C">
          <w:pPr>
            <w:pStyle w:val="Footer"/>
            <w:rPr>
              <w:rFonts w:ascii="Arial" w:hAnsi="Arial"/>
              <w:b/>
              <w:sz w:val="24"/>
            </w:rPr>
          </w:pPr>
          <w:r>
            <w:rPr>
              <w:rFonts w:ascii="Arial" w:hAnsi="Arial"/>
              <w:b/>
              <w:sz w:val="24"/>
            </w:rPr>
            <w:t>Version</w:t>
          </w:r>
        </w:p>
      </w:tc>
      <w:tc>
        <w:tcPr>
          <w:tcW w:w="7200" w:type="dxa"/>
          <w:vAlign w:val="center"/>
        </w:tcPr>
        <w:p w:rsidR="00F5365C" w:rsidRDefault="00F5365C">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1A69C1">
            <w:rPr>
              <w:rFonts w:ascii="Arial" w:hAnsi="Arial"/>
              <w:sz w:val="18"/>
            </w:rPr>
            <w:t>1.0</w:t>
          </w:r>
          <w:r>
            <w:rPr>
              <w:rFonts w:ascii="Arial" w:hAnsi="Arial"/>
              <w:sz w:val="18"/>
            </w:rPr>
            <w:fldChar w:fldCharType="end"/>
          </w:r>
        </w:p>
      </w:tc>
      <w:tc>
        <w:tcPr>
          <w:tcW w:w="930" w:type="dxa"/>
          <w:vAlign w:val="center"/>
        </w:tcPr>
        <w:p w:rsidR="00F5365C" w:rsidRDefault="00F5365C" w:rsidP="001A69C1">
          <w:pPr>
            <w:tabs>
              <w:tab w:val="center" w:pos="5232"/>
              <w:tab w:val="right" w:pos="10465"/>
            </w:tabs>
            <w:suppressAutoHyphens/>
            <w:jc w:val="right"/>
          </w:pPr>
          <w:r>
            <w:fldChar w:fldCharType="begin"/>
          </w:r>
          <w:r>
            <w:instrText>page \* arabic</w:instrText>
          </w:r>
          <w:r>
            <w:fldChar w:fldCharType="separate"/>
          </w:r>
          <w:r w:rsidR="0032094A">
            <w:rPr>
              <w:noProof/>
            </w:rPr>
            <w:t>13</w:t>
          </w:r>
          <w:r>
            <w:fldChar w:fldCharType="end"/>
          </w:r>
          <w:r>
            <w:t xml:space="preserve"> of </w:t>
          </w:r>
          <w:r w:rsidR="001A69C1">
            <w:t>13</w:t>
          </w:r>
        </w:p>
      </w:tc>
    </w:tr>
  </w:tbl>
  <w:p w:rsidR="00F5365C" w:rsidRDefault="00F536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9C1" w:rsidRDefault="001A69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52B6" w:rsidRDefault="003252B6">
      <w:r>
        <w:separator/>
      </w:r>
    </w:p>
  </w:footnote>
  <w:footnote w:type="continuationSeparator" w:id="0">
    <w:p w:rsidR="003252B6" w:rsidRDefault="00325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9C1" w:rsidRDefault="001A69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9C1" w:rsidRDefault="001A69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9C1" w:rsidRDefault="001A69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52207"/>
    <w:multiLevelType w:val="hybridMultilevel"/>
    <w:tmpl w:val="38B879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2" w15:restartNumberingAfterBreak="0">
    <w:nsid w:val="087F31AB"/>
    <w:multiLevelType w:val="hybridMultilevel"/>
    <w:tmpl w:val="77A8C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083CD0"/>
    <w:multiLevelType w:val="hybridMultilevel"/>
    <w:tmpl w:val="64AC97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D103F4"/>
    <w:multiLevelType w:val="hybridMultilevel"/>
    <w:tmpl w:val="A53A1C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6" w15:restartNumberingAfterBreak="0">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7" w15:restartNumberingAfterBreak="0">
    <w:nsid w:val="36BB6628"/>
    <w:multiLevelType w:val="hybridMultilevel"/>
    <w:tmpl w:val="98044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F1356D"/>
    <w:multiLevelType w:val="hybridMultilevel"/>
    <w:tmpl w:val="BF06D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10" w15:restartNumberingAfterBreak="0">
    <w:nsid w:val="4FE41598"/>
    <w:multiLevelType w:val="hybridMultilevel"/>
    <w:tmpl w:val="602CD8A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12" w15:restartNumberingAfterBreak="0">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13" w15:restartNumberingAfterBreak="0">
    <w:nsid w:val="6F6F5645"/>
    <w:multiLevelType w:val="hybridMultilevel"/>
    <w:tmpl w:val="D3B41BA8"/>
    <w:lvl w:ilvl="0" w:tplc="A8DC82DC">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AC778FD"/>
    <w:multiLevelType w:val="hybridMultilevel"/>
    <w:tmpl w:val="A8A2E3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6"/>
  </w:num>
  <w:num w:numId="4">
    <w:abstractNumId w:val="9"/>
  </w:num>
  <w:num w:numId="5">
    <w:abstractNumId w:val="1"/>
  </w:num>
  <w:num w:numId="6">
    <w:abstractNumId w:val="13"/>
  </w:num>
  <w:num w:numId="7">
    <w:abstractNumId w:val="11"/>
  </w:num>
  <w:num w:numId="8">
    <w:abstractNumId w:val="0"/>
  </w:num>
  <w:num w:numId="9">
    <w:abstractNumId w:val="3"/>
  </w:num>
  <w:num w:numId="10">
    <w:abstractNumId w:val="4"/>
  </w:num>
  <w:num w:numId="11">
    <w:abstractNumId w:val="14"/>
  </w:num>
  <w:num w:numId="12">
    <w:abstractNumId w:val="10"/>
  </w:num>
  <w:num w:numId="13">
    <w:abstractNumId w:val="7"/>
  </w:num>
  <w:num w:numId="14">
    <w:abstractNumId w:val="8"/>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EAA"/>
    <w:rsid w:val="00003230"/>
    <w:rsid w:val="00005ABB"/>
    <w:rsid w:val="000073EC"/>
    <w:rsid w:val="00012641"/>
    <w:rsid w:val="00012AC1"/>
    <w:rsid w:val="0001377E"/>
    <w:rsid w:val="0002265C"/>
    <w:rsid w:val="00023A77"/>
    <w:rsid w:val="00023FC7"/>
    <w:rsid w:val="00025361"/>
    <w:rsid w:val="000330B0"/>
    <w:rsid w:val="0003379F"/>
    <w:rsid w:val="00034762"/>
    <w:rsid w:val="00036C80"/>
    <w:rsid w:val="000425D0"/>
    <w:rsid w:val="0004455F"/>
    <w:rsid w:val="00044EB7"/>
    <w:rsid w:val="00044FDD"/>
    <w:rsid w:val="000453DD"/>
    <w:rsid w:val="000478F9"/>
    <w:rsid w:val="000500B3"/>
    <w:rsid w:val="00050807"/>
    <w:rsid w:val="0005080E"/>
    <w:rsid w:val="00062C22"/>
    <w:rsid w:val="00073168"/>
    <w:rsid w:val="0007487D"/>
    <w:rsid w:val="0007738B"/>
    <w:rsid w:val="000861A9"/>
    <w:rsid w:val="00091573"/>
    <w:rsid w:val="000937C2"/>
    <w:rsid w:val="0009382C"/>
    <w:rsid w:val="000A0CC1"/>
    <w:rsid w:val="000A1635"/>
    <w:rsid w:val="000A28CD"/>
    <w:rsid w:val="000A2F0C"/>
    <w:rsid w:val="000A636F"/>
    <w:rsid w:val="000B23A4"/>
    <w:rsid w:val="000B285E"/>
    <w:rsid w:val="000B3C96"/>
    <w:rsid w:val="000C02FF"/>
    <w:rsid w:val="000C07A7"/>
    <w:rsid w:val="000C1DC8"/>
    <w:rsid w:val="000C66D0"/>
    <w:rsid w:val="000C7479"/>
    <w:rsid w:val="000C7AB6"/>
    <w:rsid w:val="000D1EF0"/>
    <w:rsid w:val="000D4B0F"/>
    <w:rsid w:val="000D6080"/>
    <w:rsid w:val="000E0ED8"/>
    <w:rsid w:val="000E175D"/>
    <w:rsid w:val="000E588B"/>
    <w:rsid w:val="000F477B"/>
    <w:rsid w:val="000F73B3"/>
    <w:rsid w:val="0010221A"/>
    <w:rsid w:val="0010228A"/>
    <w:rsid w:val="00104622"/>
    <w:rsid w:val="00105304"/>
    <w:rsid w:val="001102C3"/>
    <w:rsid w:val="00112229"/>
    <w:rsid w:val="001150C0"/>
    <w:rsid w:val="0011510B"/>
    <w:rsid w:val="00115847"/>
    <w:rsid w:val="00117B13"/>
    <w:rsid w:val="00117B72"/>
    <w:rsid w:val="001225DB"/>
    <w:rsid w:val="00124B30"/>
    <w:rsid w:val="001254B0"/>
    <w:rsid w:val="00130215"/>
    <w:rsid w:val="00135D27"/>
    <w:rsid w:val="001364DC"/>
    <w:rsid w:val="00137367"/>
    <w:rsid w:val="00146E58"/>
    <w:rsid w:val="00147A84"/>
    <w:rsid w:val="00147C7C"/>
    <w:rsid w:val="0015025F"/>
    <w:rsid w:val="00150861"/>
    <w:rsid w:val="00153B8D"/>
    <w:rsid w:val="00156A17"/>
    <w:rsid w:val="00162350"/>
    <w:rsid w:val="00165525"/>
    <w:rsid w:val="00170261"/>
    <w:rsid w:val="00172E6A"/>
    <w:rsid w:val="001732D3"/>
    <w:rsid w:val="0018025B"/>
    <w:rsid w:val="0018630E"/>
    <w:rsid w:val="001864EE"/>
    <w:rsid w:val="00190C77"/>
    <w:rsid w:val="00196DAC"/>
    <w:rsid w:val="001A010F"/>
    <w:rsid w:val="001A1110"/>
    <w:rsid w:val="001A69C1"/>
    <w:rsid w:val="001B1117"/>
    <w:rsid w:val="001B2A16"/>
    <w:rsid w:val="001B49BE"/>
    <w:rsid w:val="001D5835"/>
    <w:rsid w:val="001E117F"/>
    <w:rsid w:val="001E203F"/>
    <w:rsid w:val="001E4A84"/>
    <w:rsid w:val="001F3008"/>
    <w:rsid w:val="001F55CF"/>
    <w:rsid w:val="0020036B"/>
    <w:rsid w:val="00204CB8"/>
    <w:rsid w:val="00206BB7"/>
    <w:rsid w:val="0021010F"/>
    <w:rsid w:val="002138D9"/>
    <w:rsid w:val="002156B3"/>
    <w:rsid w:val="00216BBF"/>
    <w:rsid w:val="002176E6"/>
    <w:rsid w:val="0022089C"/>
    <w:rsid w:val="002217D3"/>
    <w:rsid w:val="00223371"/>
    <w:rsid w:val="00223D6E"/>
    <w:rsid w:val="00224C9C"/>
    <w:rsid w:val="00235789"/>
    <w:rsid w:val="00242658"/>
    <w:rsid w:val="002429B3"/>
    <w:rsid w:val="00247DEE"/>
    <w:rsid w:val="0025636C"/>
    <w:rsid w:val="0025788A"/>
    <w:rsid w:val="00257B54"/>
    <w:rsid w:val="00257D91"/>
    <w:rsid w:val="0026253E"/>
    <w:rsid w:val="002645B8"/>
    <w:rsid w:val="0026717D"/>
    <w:rsid w:val="002717A1"/>
    <w:rsid w:val="00272748"/>
    <w:rsid w:val="00274850"/>
    <w:rsid w:val="0028140B"/>
    <w:rsid w:val="00285E68"/>
    <w:rsid w:val="00286C75"/>
    <w:rsid w:val="00287E11"/>
    <w:rsid w:val="00291D9A"/>
    <w:rsid w:val="00293163"/>
    <w:rsid w:val="00294ED9"/>
    <w:rsid w:val="00296B60"/>
    <w:rsid w:val="00297982"/>
    <w:rsid w:val="00297B77"/>
    <w:rsid w:val="002B0A2B"/>
    <w:rsid w:val="002B4200"/>
    <w:rsid w:val="002B547C"/>
    <w:rsid w:val="002B5C9F"/>
    <w:rsid w:val="002B618D"/>
    <w:rsid w:val="002B77AA"/>
    <w:rsid w:val="002C1A11"/>
    <w:rsid w:val="002C224F"/>
    <w:rsid w:val="002C5688"/>
    <w:rsid w:val="002C75DF"/>
    <w:rsid w:val="002D06E4"/>
    <w:rsid w:val="002D31C3"/>
    <w:rsid w:val="002D4C8E"/>
    <w:rsid w:val="002E16A3"/>
    <w:rsid w:val="002E2008"/>
    <w:rsid w:val="002E405F"/>
    <w:rsid w:val="002E4E3C"/>
    <w:rsid w:val="002E6EEA"/>
    <w:rsid w:val="002F022D"/>
    <w:rsid w:val="002F3973"/>
    <w:rsid w:val="002F448F"/>
    <w:rsid w:val="002F70BF"/>
    <w:rsid w:val="003104E4"/>
    <w:rsid w:val="0031085D"/>
    <w:rsid w:val="0031343C"/>
    <w:rsid w:val="003135AC"/>
    <w:rsid w:val="003166F9"/>
    <w:rsid w:val="0032094A"/>
    <w:rsid w:val="0032115F"/>
    <w:rsid w:val="00321CE8"/>
    <w:rsid w:val="00322E8A"/>
    <w:rsid w:val="0032528B"/>
    <w:rsid w:val="003252B6"/>
    <w:rsid w:val="00325757"/>
    <w:rsid w:val="0033019E"/>
    <w:rsid w:val="003310C5"/>
    <w:rsid w:val="003334A5"/>
    <w:rsid w:val="00333A95"/>
    <w:rsid w:val="00344EE8"/>
    <w:rsid w:val="00345290"/>
    <w:rsid w:val="00346886"/>
    <w:rsid w:val="00350EF1"/>
    <w:rsid w:val="00353B86"/>
    <w:rsid w:val="00356C7B"/>
    <w:rsid w:val="0036103A"/>
    <w:rsid w:val="00362DEC"/>
    <w:rsid w:val="00362FD2"/>
    <w:rsid w:val="003648CC"/>
    <w:rsid w:val="00365A9E"/>
    <w:rsid w:val="0036784D"/>
    <w:rsid w:val="00373564"/>
    <w:rsid w:val="00373E20"/>
    <w:rsid w:val="003757FD"/>
    <w:rsid w:val="00380C41"/>
    <w:rsid w:val="00381652"/>
    <w:rsid w:val="00384335"/>
    <w:rsid w:val="00384DDA"/>
    <w:rsid w:val="00390A6C"/>
    <w:rsid w:val="00390B19"/>
    <w:rsid w:val="00394310"/>
    <w:rsid w:val="00394941"/>
    <w:rsid w:val="00396777"/>
    <w:rsid w:val="00396E00"/>
    <w:rsid w:val="003A08FD"/>
    <w:rsid w:val="003A20EF"/>
    <w:rsid w:val="003A5D06"/>
    <w:rsid w:val="003A698E"/>
    <w:rsid w:val="003B1C02"/>
    <w:rsid w:val="003B4045"/>
    <w:rsid w:val="003B47F5"/>
    <w:rsid w:val="003B4D95"/>
    <w:rsid w:val="003C0866"/>
    <w:rsid w:val="003C2E87"/>
    <w:rsid w:val="003C4B9A"/>
    <w:rsid w:val="003C5670"/>
    <w:rsid w:val="003C660F"/>
    <w:rsid w:val="003C6FEE"/>
    <w:rsid w:val="003C741C"/>
    <w:rsid w:val="003D2459"/>
    <w:rsid w:val="003D2EA5"/>
    <w:rsid w:val="003D3317"/>
    <w:rsid w:val="003D4017"/>
    <w:rsid w:val="003D45BD"/>
    <w:rsid w:val="003E0C5D"/>
    <w:rsid w:val="003E2015"/>
    <w:rsid w:val="003F559A"/>
    <w:rsid w:val="003F58BD"/>
    <w:rsid w:val="004009FF"/>
    <w:rsid w:val="004021AF"/>
    <w:rsid w:val="0040627C"/>
    <w:rsid w:val="00411772"/>
    <w:rsid w:val="0041272F"/>
    <w:rsid w:val="004134AD"/>
    <w:rsid w:val="00416435"/>
    <w:rsid w:val="004166E7"/>
    <w:rsid w:val="0042281D"/>
    <w:rsid w:val="004259DF"/>
    <w:rsid w:val="0043088F"/>
    <w:rsid w:val="004310EF"/>
    <w:rsid w:val="00431418"/>
    <w:rsid w:val="00435B39"/>
    <w:rsid w:val="00437B8F"/>
    <w:rsid w:val="00441522"/>
    <w:rsid w:val="004420D7"/>
    <w:rsid w:val="00443E06"/>
    <w:rsid w:val="00443FA2"/>
    <w:rsid w:val="00446516"/>
    <w:rsid w:val="00446FBF"/>
    <w:rsid w:val="004534C3"/>
    <w:rsid w:val="00453B73"/>
    <w:rsid w:val="00453E35"/>
    <w:rsid w:val="00460ECF"/>
    <w:rsid w:val="00462CF9"/>
    <w:rsid w:val="00464A0D"/>
    <w:rsid w:val="00465820"/>
    <w:rsid w:val="00487371"/>
    <w:rsid w:val="004927A8"/>
    <w:rsid w:val="004978F6"/>
    <w:rsid w:val="004A386D"/>
    <w:rsid w:val="004A6712"/>
    <w:rsid w:val="004A78BD"/>
    <w:rsid w:val="004B0191"/>
    <w:rsid w:val="004B1244"/>
    <w:rsid w:val="004B4A42"/>
    <w:rsid w:val="004B5690"/>
    <w:rsid w:val="004C1479"/>
    <w:rsid w:val="004C4186"/>
    <w:rsid w:val="004D6C7F"/>
    <w:rsid w:val="004E305B"/>
    <w:rsid w:val="004E53FE"/>
    <w:rsid w:val="004E5C2B"/>
    <w:rsid w:val="004E7448"/>
    <w:rsid w:val="004E748D"/>
    <w:rsid w:val="004F0CDD"/>
    <w:rsid w:val="004F396A"/>
    <w:rsid w:val="004F4B1C"/>
    <w:rsid w:val="004F59B7"/>
    <w:rsid w:val="004F72E2"/>
    <w:rsid w:val="004F73B1"/>
    <w:rsid w:val="00500FF4"/>
    <w:rsid w:val="005013F2"/>
    <w:rsid w:val="00502052"/>
    <w:rsid w:val="00502836"/>
    <w:rsid w:val="00504A4A"/>
    <w:rsid w:val="005053EA"/>
    <w:rsid w:val="00505D98"/>
    <w:rsid w:val="00505EE3"/>
    <w:rsid w:val="00507EE9"/>
    <w:rsid w:val="0051524E"/>
    <w:rsid w:val="00515BF5"/>
    <w:rsid w:val="0051747F"/>
    <w:rsid w:val="00517D0E"/>
    <w:rsid w:val="00524FF1"/>
    <w:rsid w:val="00525EE6"/>
    <w:rsid w:val="005302C7"/>
    <w:rsid w:val="00535747"/>
    <w:rsid w:val="00535E81"/>
    <w:rsid w:val="00537677"/>
    <w:rsid w:val="0054299A"/>
    <w:rsid w:val="00542D7A"/>
    <w:rsid w:val="00543D92"/>
    <w:rsid w:val="00550446"/>
    <w:rsid w:val="00552353"/>
    <w:rsid w:val="00554213"/>
    <w:rsid w:val="00555369"/>
    <w:rsid w:val="00556FE5"/>
    <w:rsid w:val="005604AF"/>
    <w:rsid w:val="005614F5"/>
    <w:rsid w:val="00564A08"/>
    <w:rsid w:val="005664F2"/>
    <w:rsid w:val="00567BAC"/>
    <w:rsid w:val="00570389"/>
    <w:rsid w:val="005707CD"/>
    <w:rsid w:val="0057298F"/>
    <w:rsid w:val="00574FC7"/>
    <w:rsid w:val="00576EE9"/>
    <w:rsid w:val="005811CC"/>
    <w:rsid w:val="00581CF4"/>
    <w:rsid w:val="00581FBE"/>
    <w:rsid w:val="00587F61"/>
    <w:rsid w:val="00590045"/>
    <w:rsid w:val="005917EB"/>
    <w:rsid w:val="0059298B"/>
    <w:rsid w:val="00593AF4"/>
    <w:rsid w:val="00594EA3"/>
    <w:rsid w:val="00596187"/>
    <w:rsid w:val="00597693"/>
    <w:rsid w:val="005A0C56"/>
    <w:rsid w:val="005A2195"/>
    <w:rsid w:val="005A5F49"/>
    <w:rsid w:val="005B1FB8"/>
    <w:rsid w:val="005B4113"/>
    <w:rsid w:val="005B4BB3"/>
    <w:rsid w:val="005B63FC"/>
    <w:rsid w:val="005C0734"/>
    <w:rsid w:val="005C2FE5"/>
    <w:rsid w:val="005C4116"/>
    <w:rsid w:val="005C4646"/>
    <w:rsid w:val="005C6807"/>
    <w:rsid w:val="005D3C49"/>
    <w:rsid w:val="005D5C93"/>
    <w:rsid w:val="005D66BB"/>
    <w:rsid w:val="005E4EED"/>
    <w:rsid w:val="005F30FD"/>
    <w:rsid w:val="005F574C"/>
    <w:rsid w:val="00600966"/>
    <w:rsid w:val="00601C2C"/>
    <w:rsid w:val="00604C28"/>
    <w:rsid w:val="00607F0E"/>
    <w:rsid w:val="006129E9"/>
    <w:rsid w:val="00620277"/>
    <w:rsid w:val="006220FA"/>
    <w:rsid w:val="0062271B"/>
    <w:rsid w:val="00630F92"/>
    <w:rsid w:val="0063420E"/>
    <w:rsid w:val="00634AD4"/>
    <w:rsid w:val="00636BA6"/>
    <w:rsid w:val="006402B6"/>
    <w:rsid w:val="00645CE3"/>
    <w:rsid w:val="00652B5F"/>
    <w:rsid w:val="00653501"/>
    <w:rsid w:val="00661BC7"/>
    <w:rsid w:val="00662494"/>
    <w:rsid w:val="00663B90"/>
    <w:rsid w:val="00667C4D"/>
    <w:rsid w:val="00667F57"/>
    <w:rsid w:val="00673356"/>
    <w:rsid w:val="0067519E"/>
    <w:rsid w:val="00680723"/>
    <w:rsid w:val="00681336"/>
    <w:rsid w:val="00682FF7"/>
    <w:rsid w:val="00684302"/>
    <w:rsid w:val="00685A71"/>
    <w:rsid w:val="006878C1"/>
    <w:rsid w:val="0069063C"/>
    <w:rsid w:val="00690F92"/>
    <w:rsid w:val="00693CCD"/>
    <w:rsid w:val="00693CFD"/>
    <w:rsid w:val="006945B0"/>
    <w:rsid w:val="006949F5"/>
    <w:rsid w:val="006A428F"/>
    <w:rsid w:val="006A47DA"/>
    <w:rsid w:val="006A6D5E"/>
    <w:rsid w:val="006A75D9"/>
    <w:rsid w:val="006B09AB"/>
    <w:rsid w:val="006B2BFF"/>
    <w:rsid w:val="006B30AA"/>
    <w:rsid w:val="006B343A"/>
    <w:rsid w:val="006C2897"/>
    <w:rsid w:val="006C35C9"/>
    <w:rsid w:val="006C6EB9"/>
    <w:rsid w:val="006C714C"/>
    <w:rsid w:val="006D139A"/>
    <w:rsid w:val="006D33E3"/>
    <w:rsid w:val="006D3D7F"/>
    <w:rsid w:val="006D5FAE"/>
    <w:rsid w:val="006E2650"/>
    <w:rsid w:val="006E7113"/>
    <w:rsid w:val="006F26E2"/>
    <w:rsid w:val="006F4B7F"/>
    <w:rsid w:val="00702EC4"/>
    <w:rsid w:val="0070318E"/>
    <w:rsid w:val="00704DCD"/>
    <w:rsid w:val="0070512F"/>
    <w:rsid w:val="00706391"/>
    <w:rsid w:val="00710AB2"/>
    <w:rsid w:val="007152E5"/>
    <w:rsid w:val="0071648A"/>
    <w:rsid w:val="0072139B"/>
    <w:rsid w:val="00722504"/>
    <w:rsid w:val="007338BF"/>
    <w:rsid w:val="00737849"/>
    <w:rsid w:val="0074056F"/>
    <w:rsid w:val="00740ED4"/>
    <w:rsid w:val="00742FAA"/>
    <w:rsid w:val="00743B66"/>
    <w:rsid w:val="00755451"/>
    <w:rsid w:val="00762463"/>
    <w:rsid w:val="00763F9B"/>
    <w:rsid w:val="00771585"/>
    <w:rsid w:val="00771EF0"/>
    <w:rsid w:val="00775AEC"/>
    <w:rsid w:val="00775B24"/>
    <w:rsid w:val="0078039A"/>
    <w:rsid w:val="00782278"/>
    <w:rsid w:val="00782371"/>
    <w:rsid w:val="00785689"/>
    <w:rsid w:val="0079014F"/>
    <w:rsid w:val="007912BE"/>
    <w:rsid w:val="00794E10"/>
    <w:rsid w:val="007A02F8"/>
    <w:rsid w:val="007A1813"/>
    <w:rsid w:val="007A204D"/>
    <w:rsid w:val="007A50D4"/>
    <w:rsid w:val="007B19EA"/>
    <w:rsid w:val="007B5EA5"/>
    <w:rsid w:val="007B7BCB"/>
    <w:rsid w:val="007C1D2F"/>
    <w:rsid w:val="007C36C3"/>
    <w:rsid w:val="007C44F7"/>
    <w:rsid w:val="007C4D40"/>
    <w:rsid w:val="007C5834"/>
    <w:rsid w:val="007C656A"/>
    <w:rsid w:val="007D090E"/>
    <w:rsid w:val="007D2A57"/>
    <w:rsid w:val="007D2D93"/>
    <w:rsid w:val="007D3F96"/>
    <w:rsid w:val="007D735B"/>
    <w:rsid w:val="007E0E63"/>
    <w:rsid w:val="007E190D"/>
    <w:rsid w:val="007E2C1B"/>
    <w:rsid w:val="007E645C"/>
    <w:rsid w:val="007F0F07"/>
    <w:rsid w:val="008103E8"/>
    <w:rsid w:val="00812031"/>
    <w:rsid w:val="008227B1"/>
    <w:rsid w:val="0082596A"/>
    <w:rsid w:val="00825E3F"/>
    <w:rsid w:val="008277DA"/>
    <w:rsid w:val="008419F1"/>
    <w:rsid w:val="00842544"/>
    <w:rsid w:val="00854FE1"/>
    <w:rsid w:val="008574DB"/>
    <w:rsid w:val="0086354C"/>
    <w:rsid w:val="008640F8"/>
    <w:rsid w:val="00867D2F"/>
    <w:rsid w:val="00871B74"/>
    <w:rsid w:val="00871FA0"/>
    <w:rsid w:val="008758B4"/>
    <w:rsid w:val="00876413"/>
    <w:rsid w:val="00876420"/>
    <w:rsid w:val="008804AF"/>
    <w:rsid w:val="00880A2C"/>
    <w:rsid w:val="00881762"/>
    <w:rsid w:val="008829D4"/>
    <w:rsid w:val="00890B1D"/>
    <w:rsid w:val="00893A67"/>
    <w:rsid w:val="008A0088"/>
    <w:rsid w:val="008A6622"/>
    <w:rsid w:val="008B4DC8"/>
    <w:rsid w:val="008C06E4"/>
    <w:rsid w:val="008C7525"/>
    <w:rsid w:val="008D0AF4"/>
    <w:rsid w:val="008D6A16"/>
    <w:rsid w:val="008E46E3"/>
    <w:rsid w:val="008E5CA6"/>
    <w:rsid w:val="008E645B"/>
    <w:rsid w:val="008E6CF1"/>
    <w:rsid w:val="008E7B3D"/>
    <w:rsid w:val="008E7D9D"/>
    <w:rsid w:val="008F2282"/>
    <w:rsid w:val="008F5DE7"/>
    <w:rsid w:val="008F6C2E"/>
    <w:rsid w:val="008F7D44"/>
    <w:rsid w:val="0090625A"/>
    <w:rsid w:val="00906F70"/>
    <w:rsid w:val="009072EC"/>
    <w:rsid w:val="0091070B"/>
    <w:rsid w:val="00910F5C"/>
    <w:rsid w:val="00912D67"/>
    <w:rsid w:val="0091347D"/>
    <w:rsid w:val="00913F5B"/>
    <w:rsid w:val="00916652"/>
    <w:rsid w:val="00920566"/>
    <w:rsid w:val="00920BB9"/>
    <w:rsid w:val="00922865"/>
    <w:rsid w:val="00933794"/>
    <w:rsid w:val="00935789"/>
    <w:rsid w:val="00936583"/>
    <w:rsid w:val="00937B8A"/>
    <w:rsid w:val="009406F6"/>
    <w:rsid w:val="00944B79"/>
    <w:rsid w:val="00945263"/>
    <w:rsid w:val="00945882"/>
    <w:rsid w:val="009502C1"/>
    <w:rsid w:val="0095059E"/>
    <w:rsid w:val="00952457"/>
    <w:rsid w:val="009555D1"/>
    <w:rsid w:val="0095722C"/>
    <w:rsid w:val="00961181"/>
    <w:rsid w:val="0096119F"/>
    <w:rsid w:val="00961794"/>
    <w:rsid w:val="00966E3E"/>
    <w:rsid w:val="009675C7"/>
    <w:rsid w:val="0097204B"/>
    <w:rsid w:val="009837BB"/>
    <w:rsid w:val="009858B6"/>
    <w:rsid w:val="009905A7"/>
    <w:rsid w:val="00994C8A"/>
    <w:rsid w:val="009A2CB4"/>
    <w:rsid w:val="009A3C7D"/>
    <w:rsid w:val="009A5DDC"/>
    <w:rsid w:val="009A6621"/>
    <w:rsid w:val="009A6795"/>
    <w:rsid w:val="009A7E37"/>
    <w:rsid w:val="009C4C88"/>
    <w:rsid w:val="009C7466"/>
    <w:rsid w:val="009C7E4D"/>
    <w:rsid w:val="009D395B"/>
    <w:rsid w:val="009D5A92"/>
    <w:rsid w:val="009D6312"/>
    <w:rsid w:val="009E4060"/>
    <w:rsid w:val="009E528A"/>
    <w:rsid w:val="009F3D0B"/>
    <w:rsid w:val="009F3D23"/>
    <w:rsid w:val="009F7DBB"/>
    <w:rsid w:val="00A04635"/>
    <w:rsid w:val="00A07B36"/>
    <w:rsid w:val="00A106E7"/>
    <w:rsid w:val="00A2573D"/>
    <w:rsid w:val="00A26B05"/>
    <w:rsid w:val="00A410C7"/>
    <w:rsid w:val="00A41985"/>
    <w:rsid w:val="00A41CF0"/>
    <w:rsid w:val="00A4278A"/>
    <w:rsid w:val="00A50D75"/>
    <w:rsid w:val="00A5160D"/>
    <w:rsid w:val="00A56DA4"/>
    <w:rsid w:val="00A56FA8"/>
    <w:rsid w:val="00A6134B"/>
    <w:rsid w:val="00A6209D"/>
    <w:rsid w:val="00A65952"/>
    <w:rsid w:val="00A661E2"/>
    <w:rsid w:val="00A67C80"/>
    <w:rsid w:val="00A71334"/>
    <w:rsid w:val="00A75720"/>
    <w:rsid w:val="00A75B1A"/>
    <w:rsid w:val="00A8018E"/>
    <w:rsid w:val="00A835E4"/>
    <w:rsid w:val="00A875F0"/>
    <w:rsid w:val="00A95CDF"/>
    <w:rsid w:val="00A9700C"/>
    <w:rsid w:val="00A97355"/>
    <w:rsid w:val="00AA09B3"/>
    <w:rsid w:val="00AB07BE"/>
    <w:rsid w:val="00AC0DCA"/>
    <w:rsid w:val="00AD170F"/>
    <w:rsid w:val="00AD30F5"/>
    <w:rsid w:val="00AD32AD"/>
    <w:rsid w:val="00AD39C5"/>
    <w:rsid w:val="00AD5142"/>
    <w:rsid w:val="00AD5A0D"/>
    <w:rsid w:val="00AD7DB4"/>
    <w:rsid w:val="00AF19C2"/>
    <w:rsid w:val="00AF27DE"/>
    <w:rsid w:val="00AF6F21"/>
    <w:rsid w:val="00B015E3"/>
    <w:rsid w:val="00B03582"/>
    <w:rsid w:val="00B03A56"/>
    <w:rsid w:val="00B0491E"/>
    <w:rsid w:val="00B0691C"/>
    <w:rsid w:val="00B12988"/>
    <w:rsid w:val="00B1701E"/>
    <w:rsid w:val="00B20B5C"/>
    <w:rsid w:val="00B21C69"/>
    <w:rsid w:val="00B25BEF"/>
    <w:rsid w:val="00B31029"/>
    <w:rsid w:val="00B378D1"/>
    <w:rsid w:val="00B40815"/>
    <w:rsid w:val="00B40FC3"/>
    <w:rsid w:val="00B5154A"/>
    <w:rsid w:val="00B52735"/>
    <w:rsid w:val="00B55215"/>
    <w:rsid w:val="00B61696"/>
    <w:rsid w:val="00B6216A"/>
    <w:rsid w:val="00B62C8F"/>
    <w:rsid w:val="00B63298"/>
    <w:rsid w:val="00B64195"/>
    <w:rsid w:val="00B65A22"/>
    <w:rsid w:val="00B66904"/>
    <w:rsid w:val="00B70FCB"/>
    <w:rsid w:val="00B76D55"/>
    <w:rsid w:val="00B800EF"/>
    <w:rsid w:val="00B83114"/>
    <w:rsid w:val="00B83C9B"/>
    <w:rsid w:val="00B9250C"/>
    <w:rsid w:val="00B92940"/>
    <w:rsid w:val="00B92A4F"/>
    <w:rsid w:val="00B93EC1"/>
    <w:rsid w:val="00B942DA"/>
    <w:rsid w:val="00B96F97"/>
    <w:rsid w:val="00B973D5"/>
    <w:rsid w:val="00B9753F"/>
    <w:rsid w:val="00BA0078"/>
    <w:rsid w:val="00BA4351"/>
    <w:rsid w:val="00BA5827"/>
    <w:rsid w:val="00BB2F68"/>
    <w:rsid w:val="00BB43DE"/>
    <w:rsid w:val="00BB61A2"/>
    <w:rsid w:val="00BC1803"/>
    <w:rsid w:val="00BC33DB"/>
    <w:rsid w:val="00BC59C4"/>
    <w:rsid w:val="00BD1792"/>
    <w:rsid w:val="00BD2BB6"/>
    <w:rsid w:val="00BD33C2"/>
    <w:rsid w:val="00BD378E"/>
    <w:rsid w:val="00BD4EC8"/>
    <w:rsid w:val="00BD6797"/>
    <w:rsid w:val="00BE370D"/>
    <w:rsid w:val="00BE3BB2"/>
    <w:rsid w:val="00BE5BD2"/>
    <w:rsid w:val="00BE6D19"/>
    <w:rsid w:val="00BE7E29"/>
    <w:rsid w:val="00BF0C0A"/>
    <w:rsid w:val="00BF255C"/>
    <w:rsid w:val="00BF26DD"/>
    <w:rsid w:val="00BF79D0"/>
    <w:rsid w:val="00BF7AFE"/>
    <w:rsid w:val="00C0276C"/>
    <w:rsid w:val="00C02F36"/>
    <w:rsid w:val="00C12034"/>
    <w:rsid w:val="00C13D09"/>
    <w:rsid w:val="00C23DAA"/>
    <w:rsid w:val="00C428FC"/>
    <w:rsid w:val="00C45198"/>
    <w:rsid w:val="00C55B97"/>
    <w:rsid w:val="00C55BEE"/>
    <w:rsid w:val="00C5658B"/>
    <w:rsid w:val="00C61BFB"/>
    <w:rsid w:val="00C67A1B"/>
    <w:rsid w:val="00C72804"/>
    <w:rsid w:val="00C72D7F"/>
    <w:rsid w:val="00C73C40"/>
    <w:rsid w:val="00C763AF"/>
    <w:rsid w:val="00C76C79"/>
    <w:rsid w:val="00C810F1"/>
    <w:rsid w:val="00C83535"/>
    <w:rsid w:val="00C838B8"/>
    <w:rsid w:val="00C83CB4"/>
    <w:rsid w:val="00C84EA8"/>
    <w:rsid w:val="00C851A6"/>
    <w:rsid w:val="00C85787"/>
    <w:rsid w:val="00C85F09"/>
    <w:rsid w:val="00C86694"/>
    <w:rsid w:val="00C926F7"/>
    <w:rsid w:val="00C937B6"/>
    <w:rsid w:val="00C940C8"/>
    <w:rsid w:val="00CA0DF2"/>
    <w:rsid w:val="00CA5460"/>
    <w:rsid w:val="00CA5D9B"/>
    <w:rsid w:val="00CA6031"/>
    <w:rsid w:val="00CA6535"/>
    <w:rsid w:val="00CA6A38"/>
    <w:rsid w:val="00CB076A"/>
    <w:rsid w:val="00CB2494"/>
    <w:rsid w:val="00CB27BB"/>
    <w:rsid w:val="00CB2F18"/>
    <w:rsid w:val="00CB4329"/>
    <w:rsid w:val="00CB6737"/>
    <w:rsid w:val="00CC687B"/>
    <w:rsid w:val="00CD2401"/>
    <w:rsid w:val="00CD343B"/>
    <w:rsid w:val="00CD729E"/>
    <w:rsid w:val="00CE236A"/>
    <w:rsid w:val="00CF0519"/>
    <w:rsid w:val="00D00CEE"/>
    <w:rsid w:val="00D031CA"/>
    <w:rsid w:val="00D0356F"/>
    <w:rsid w:val="00D05283"/>
    <w:rsid w:val="00D1763E"/>
    <w:rsid w:val="00D22971"/>
    <w:rsid w:val="00D232C9"/>
    <w:rsid w:val="00D23D5D"/>
    <w:rsid w:val="00D2682E"/>
    <w:rsid w:val="00D3134D"/>
    <w:rsid w:val="00D45071"/>
    <w:rsid w:val="00D45678"/>
    <w:rsid w:val="00D519EA"/>
    <w:rsid w:val="00D52556"/>
    <w:rsid w:val="00D5281E"/>
    <w:rsid w:val="00D53089"/>
    <w:rsid w:val="00D62581"/>
    <w:rsid w:val="00D63C3F"/>
    <w:rsid w:val="00D64BB6"/>
    <w:rsid w:val="00D65D7E"/>
    <w:rsid w:val="00D75022"/>
    <w:rsid w:val="00D77864"/>
    <w:rsid w:val="00D8003C"/>
    <w:rsid w:val="00D83397"/>
    <w:rsid w:val="00D83956"/>
    <w:rsid w:val="00D86181"/>
    <w:rsid w:val="00D8740C"/>
    <w:rsid w:val="00D90EAA"/>
    <w:rsid w:val="00D95323"/>
    <w:rsid w:val="00D9538D"/>
    <w:rsid w:val="00D97CE4"/>
    <w:rsid w:val="00DA2F2E"/>
    <w:rsid w:val="00DA651B"/>
    <w:rsid w:val="00DA7BB4"/>
    <w:rsid w:val="00DB0B2D"/>
    <w:rsid w:val="00DB63F3"/>
    <w:rsid w:val="00DB6A3C"/>
    <w:rsid w:val="00DC0D39"/>
    <w:rsid w:val="00DC3DE6"/>
    <w:rsid w:val="00DC629E"/>
    <w:rsid w:val="00DD1729"/>
    <w:rsid w:val="00DD243B"/>
    <w:rsid w:val="00DD3C87"/>
    <w:rsid w:val="00DD5E91"/>
    <w:rsid w:val="00DD6F83"/>
    <w:rsid w:val="00DD776E"/>
    <w:rsid w:val="00DE0C40"/>
    <w:rsid w:val="00DE1019"/>
    <w:rsid w:val="00DE634B"/>
    <w:rsid w:val="00DE6EE4"/>
    <w:rsid w:val="00DE7BCA"/>
    <w:rsid w:val="00DF1602"/>
    <w:rsid w:val="00DF1797"/>
    <w:rsid w:val="00DF22A0"/>
    <w:rsid w:val="00DF3642"/>
    <w:rsid w:val="00DF5554"/>
    <w:rsid w:val="00DF5993"/>
    <w:rsid w:val="00DF7CCB"/>
    <w:rsid w:val="00E0001B"/>
    <w:rsid w:val="00E00846"/>
    <w:rsid w:val="00E0590A"/>
    <w:rsid w:val="00E109CA"/>
    <w:rsid w:val="00E12B34"/>
    <w:rsid w:val="00E1300B"/>
    <w:rsid w:val="00E16373"/>
    <w:rsid w:val="00E16B70"/>
    <w:rsid w:val="00E16DDA"/>
    <w:rsid w:val="00E21B57"/>
    <w:rsid w:val="00E242BA"/>
    <w:rsid w:val="00E26B6A"/>
    <w:rsid w:val="00E27522"/>
    <w:rsid w:val="00E3073A"/>
    <w:rsid w:val="00E3091F"/>
    <w:rsid w:val="00E3132E"/>
    <w:rsid w:val="00E3177E"/>
    <w:rsid w:val="00E31FCC"/>
    <w:rsid w:val="00E353BA"/>
    <w:rsid w:val="00E372B9"/>
    <w:rsid w:val="00E40944"/>
    <w:rsid w:val="00E435CC"/>
    <w:rsid w:val="00E43A2F"/>
    <w:rsid w:val="00E47A68"/>
    <w:rsid w:val="00E54F9E"/>
    <w:rsid w:val="00E56094"/>
    <w:rsid w:val="00E56F0F"/>
    <w:rsid w:val="00E626D3"/>
    <w:rsid w:val="00E6379C"/>
    <w:rsid w:val="00E6492F"/>
    <w:rsid w:val="00E6733B"/>
    <w:rsid w:val="00E70735"/>
    <w:rsid w:val="00E70A92"/>
    <w:rsid w:val="00E73972"/>
    <w:rsid w:val="00E74D48"/>
    <w:rsid w:val="00E77276"/>
    <w:rsid w:val="00E77680"/>
    <w:rsid w:val="00E80578"/>
    <w:rsid w:val="00E82753"/>
    <w:rsid w:val="00E83133"/>
    <w:rsid w:val="00E84163"/>
    <w:rsid w:val="00E842B7"/>
    <w:rsid w:val="00E92DCC"/>
    <w:rsid w:val="00E932D5"/>
    <w:rsid w:val="00E9349E"/>
    <w:rsid w:val="00E93A8C"/>
    <w:rsid w:val="00E941A4"/>
    <w:rsid w:val="00EA00B2"/>
    <w:rsid w:val="00EA015F"/>
    <w:rsid w:val="00EA0CA7"/>
    <w:rsid w:val="00EA1087"/>
    <w:rsid w:val="00EA35C5"/>
    <w:rsid w:val="00EB0CB0"/>
    <w:rsid w:val="00EB5A3C"/>
    <w:rsid w:val="00EB6925"/>
    <w:rsid w:val="00EB7FCE"/>
    <w:rsid w:val="00EC31E2"/>
    <w:rsid w:val="00EC3B07"/>
    <w:rsid w:val="00EC4435"/>
    <w:rsid w:val="00ED0AA5"/>
    <w:rsid w:val="00ED2776"/>
    <w:rsid w:val="00ED3952"/>
    <w:rsid w:val="00ED3B7B"/>
    <w:rsid w:val="00EE0528"/>
    <w:rsid w:val="00EE0AC9"/>
    <w:rsid w:val="00EE25B5"/>
    <w:rsid w:val="00EE438B"/>
    <w:rsid w:val="00EE5E22"/>
    <w:rsid w:val="00EE6800"/>
    <w:rsid w:val="00EF06D5"/>
    <w:rsid w:val="00EF2E5F"/>
    <w:rsid w:val="00EF5F3F"/>
    <w:rsid w:val="00F026A0"/>
    <w:rsid w:val="00F02C10"/>
    <w:rsid w:val="00F0348F"/>
    <w:rsid w:val="00F03B86"/>
    <w:rsid w:val="00F0609D"/>
    <w:rsid w:val="00F068AF"/>
    <w:rsid w:val="00F06E53"/>
    <w:rsid w:val="00F078A4"/>
    <w:rsid w:val="00F078F8"/>
    <w:rsid w:val="00F120CC"/>
    <w:rsid w:val="00F16DEB"/>
    <w:rsid w:val="00F20FAF"/>
    <w:rsid w:val="00F21219"/>
    <w:rsid w:val="00F336DA"/>
    <w:rsid w:val="00F350A6"/>
    <w:rsid w:val="00F35ABB"/>
    <w:rsid w:val="00F35DAC"/>
    <w:rsid w:val="00F40D33"/>
    <w:rsid w:val="00F43E04"/>
    <w:rsid w:val="00F45B73"/>
    <w:rsid w:val="00F47B8D"/>
    <w:rsid w:val="00F50581"/>
    <w:rsid w:val="00F5365C"/>
    <w:rsid w:val="00F5505E"/>
    <w:rsid w:val="00F55BE0"/>
    <w:rsid w:val="00F56878"/>
    <w:rsid w:val="00F56ADC"/>
    <w:rsid w:val="00F602B4"/>
    <w:rsid w:val="00F6065E"/>
    <w:rsid w:val="00F631FA"/>
    <w:rsid w:val="00F63286"/>
    <w:rsid w:val="00F649AA"/>
    <w:rsid w:val="00F65D23"/>
    <w:rsid w:val="00F77D8E"/>
    <w:rsid w:val="00F8299A"/>
    <w:rsid w:val="00F82A87"/>
    <w:rsid w:val="00F83AFE"/>
    <w:rsid w:val="00F85A6D"/>
    <w:rsid w:val="00F85EF3"/>
    <w:rsid w:val="00F9152B"/>
    <w:rsid w:val="00F92C89"/>
    <w:rsid w:val="00F931CA"/>
    <w:rsid w:val="00F946E7"/>
    <w:rsid w:val="00F9553A"/>
    <w:rsid w:val="00F97CA1"/>
    <w:rsid w:val="00FA1FBB"/>
    <w:rsid w:val="00FA76DF"/>
    <w:rsid w:val="00FB5A8E"/>
    <w:rsid w:val="00FB5DE8"/>
    <w:rsid w:val="00FB606D"/>
    <w:rsid w:val="00FC2578"/>
    <w:rsid w:val="00FC2B70"/>
    <w:rsid w:val="00FC5222"/>
    <w:rsid w:val="00FD35E9"/>
    <w:rsid w:val="00FD5AD7"/>
    <w:rsid w:val="00FE60BA"/>
    <w:rsid w:val="00FE7F8A"/>
    <w:rsid w:val="00FF4F93"/>
    <w:rsid w:val="00FF7F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755973"/>
  <w15:chartTrackingRefBased/>
  <w15:docId w15:val="{235BC958-72E9-4090-8FD1-E0B51937E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basedOn w:val="DefaultParagraphFont"/>
    <w:rPr>
      <w:rFonts w:ascii="Verdana" w:hAnsi="Verdana"/>
      <w:sz w:val="16"/>
      <w:lang w:val="en-GB" w:eastAsia="en-US" w:bidi="ar-SA"/>
    </w:rPr>
  </w:style>
  <w:style w:type="paragraph" w:styleId="ListBullet">
    <w:name w:val="List Bullet"/>
    <w:basedOn w:val="Normal"/>
    <w:autoRedefine/>
    <w:pPr>
      <w:numPr>
        <w:numId w:val="1"/>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3"/>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2"/>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4"/>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5"/>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7"/>
      </w:numPr>
      <w:tabs>
        <w:tab w:val="clear" w:pos="360"/>
      </w:tabs>
      <w:ind w:left="601" w:hanging="198"/>
    </w:pPr>
    <w:rPr>
      <w:sz w:val="18"/>
      <w:lang w:eastAsia="en-US"/>
    </w:rPr>
  </w:style>
  <w:style w:type="paragraph" w:styleId="BodyText3">
    <w:name w:val="Body Text 3"/>
    <w:basedOn w:val="Normal"/>
    <w:rsid w:val="00F55BE0"/>
    <w:pPr>
      <w:spacing w:after="120"/>
    </w:pPr>
    <w:rPr>
      <w:sz w:val="16"/>
      <w:szCs w:val="16"/>
    </w:rPr>
  </w:style>
  <w:style w:type="character" w:customStyle="1" w:styleId="BodyTextChar">
    <w:name w:val="Body Text Char"/>
    <w:basedOn w:val="DefaultParagraphFont"/>
    <w:link w:val="BodyText"/>
    <w:rsid w:val="00EC31E2"/>
    <w:rPr>
      <w:lang w:val="en-GB" w:eastAsia="en-GB" w:bidi="ar-SA"/>
    </w:rPr>
  </w:style>
  <w:style w:type="paragraph" w:customStyle="1" w:styleId="NarrowLine">
    <w:name w:val="Narrow Line"/>
    <w:next w:val="BodyText"/>
    <w:rsid w:val="00285E68"/>
    <w:rPr>
      <w:noProof/>
      <w:sz w:val="1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524909">
      <w:bodyDiv w:val="1"/>
      <w:marLeft w:val="0"/>
      <w:marRight w:val="0"/>
      <w:marTop w:val="0"/>
      <w:marBottom w:val="0"/>
      <w:divBdr>
        <w:top w:val="none" w:sz="0" w:space="0" w:color="auto"/>
        <w:left w:val="none" w:sz="0" w:space="0" w:color="auto"/>
        <w:bottom w:val="none" w:sz="0" w:space="0" w:color="auto"/>
        <w:right w:val="none" w:sz="0" w:space="0" w:color="auto"/>
      </w:divBdr>
    </w:div>
    <w:div w:id="650184165">
      <w:bodyDiv w:val="1"/>
      <w:marLeft w:val="0"/>
      <w:marRight w:val="0"/>
      <w:marTop w:val="0"/>
      <w:marBottom w:val="0"/>
      <w:divBdr>
        <w:top w:val="none" w:sz="0" w:space="0" w:color="auto"/>
        <w:left w:val="none" w:sz="0" w:space="0" w:color="auto"/>
        <w:bottom w:val="none" w:sz="0" w:space="0" w:color="auto"/>
        <w:right w:val="none" w:sz="0" w:space="0" w:color="auto"/>
      </w:divBdr>
      <w:divsChild>
        <w:div w:id="534736187">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8215746">
              <w:marLeft w:val="0"/>
              <w:marRight w:val="0"/>
              <w:marTop w:val="0"/>
              <w:marBottom w:val="0"/>
              <w:divBdr>
                <w:top w:val="none" w:sz="0" w:space="0" w:color="auto"/>
                <w:left w:val="none" w:sz="0" w:space="0" w:color="auto"/>
                <w:bottom w:val="none" w:sz="0" w:space="0" w:color="auto"/>
                <w:right w:val="none" w:sz="0" w:space="0" w:color="auto"/>
              </w:divBdr>
            </w:div>
            <w:div w:id="427819623">
              <w:marLeft w:val="0"/>
              <w:marRight w:val="0"/>
              <w:marTop w:val="0"/>
              <w:marBottom w:val="0"/>
              <w:divBdr>
                <w:top w:val="none" w:sz="0" w:space="0" w:color="auto"/>
                <w:left w:val="none" w:sz="0" w:space="0" w:color="auto"/>
                <w:bottom w:val="none" w:sz="0" w:space="0" w:color="auto"/>
                <w:right w:val="none" w:sz="0" w:space="0" w:color="auto"/>
              </w:divBdr>
            </w:div>
            <w:div w:id="460078368">
              <w:marLeft w:val="0"/>
              <w:marRight w:val="0"/>
              <w:marTop w:val="0"/>
              <w:marBottom w:val="0"/>
              <w:divBdr>
                <w:top w:val="none" w:sz="0" w:space="0" w:color="auto"/>
                <w:left w:val="none" w:sz="0" w:space="0" w:color="auto"/>
                <w:bottom w:val="none" w:sz="0" w:space="0" w:color="auto"/>
                <w:right w:val="none" w:sz="0" w:space="0" w:color="auto"/>
              </w:divBdr>
            </w:div>
            <w:div w:id="106930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917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E95E8-EDD2-4FB3-8E6A-B2AF31D26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Design Specification 2002</Template>
  <TotalTime>79</TotalTime>
  <Pages>13</Pages>
  <Words>2904</Words>
  <Characters>16556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Global 3000 Service Pack Note</vt:lpstr>
    </vt:vector>
  </TitlesOfParts>
  <Manager>AJU</Manager>
  <Company>Kerridge Commercial Systems</Company>
  <LinksUpToDate>false</LinksUpToDate>
  <CharactersWithSpaces>19422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dc:title>
  <dc:subject>Creditors Ledger - Simple Transaction Import</dc:subject>
  <dc:creator>DCP</dc:creator>
  <cp:keywords>1.0</cp:keywords>
  <dc:description>This service pack provides the ability to import simple transactions from a csv format external file.</dc:description>
  <cp:lastModifiedBy>Penfold, Dan</cp:lastModifiedBy>
  <cp:revision>11</cp:revision>
  <cp:lastPrinted>2010-06-08T16:23:00Z</cp:lastPrinted>
  <dcterms:created xsi:type="dcterms:W3CDTF">2019-05-15T16:03:00Z</dcterms:created>
  <dcterms:modified xsi:type="dcterms:W3CDTF">2019-05-23T16:16:00Z</dcterms:modified>
</cp:coreProperties>
</file>