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5C8B4" w14:textId="5957838D" w:rsidR="00E842B7" w:rsidRPr="008E645B" w:rsidRDefault="00AD4059" w:rsidP="004F3920">
      <w:pPr>
        <w:pStyle w:val="Title"/>
        <w:tabs>
          <w:tab w:val="left" w:pos="1988"/>
        </w:tabs>
      </w:pPr>
      <w:bookmarkStart w:id="0" w:name="_GoBack"/>
      <w:bookmarkEnd w:id="0"/>
      <w:r>
        <w:drawing>
          <wp:anchor distT="0" distB="0" distL="114300" distR="114300" simplePos="0" relativeHeight="251657728" behindDoc="0" locked="0" layoutInCell="0" allowOverlap="1" wp14:anchorId="4CE5A16C" wp14:editId="075169E1">
            <wp:simplePos x="0" y="0"/>
            <wp:positionH relativeFrom="column">
              <wp:posOffset>5422900</wp:posOffset>
            </wp:positionH>
            <wp:positionV relativeFrom="paragraph">
              <wp:posOffset>-191135</wp:posOffset>
            </wp:positionV>
            <wp:extent cx="942975" cy="110490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pic:spPr>
                </pic:pic>
              </a:graphicData>
            </a:graphic>
            <wp14:sizeRelH relativeFrom="page">
              <wp14:pctWidth>0</wp14:pctWidth>
            </wp14:sizeRelH>
            <wp14:sizeRelV relativeFrom="page">
              <wp14:pctHeight>0</wp14:pctHeight>
            </wp14:sizeRelV>
          </wp:anchor>
        </w:drawing>
      </w:r>
    </w:p>
    <w:p w14:paraId="4AE15863" w14:textId="77777777" w:rsidR="00E842B7" w:rsidRPr="008E645B" w:rsidRDefault="00E842B7" w:rsidP="004F3920">
      <w:pPr>
        <w:pStyle w:val="Title"/>
        <w:tabs>
          <w:tab w:val="left" w:pos="1988"/>
        </w:tabs>
      </w:pPr>
    </w:p>
    <w:p w14:paraId="4208B43E" w14:textId="77777777" w:rsidR="00E842B7" w:rsidRPr="008E645B" w:rsidRDefault="00E842B7" w:rsidP="004F3920">
      <w:pPr>
        <w:tabs>
          <w:tab w:val="left" w:pos="1988"/>
        </w:tabs>
      </w:pPr>
    </w:p>
    <w:p w14:paraId="62F7860A" w14:textId="77777777" w:rsidR="00E842B7" w:rsidRPr="008E645B" w:rsidRDefault="00E842B7" w:rsidP="004F3920">
      <w:pPr>
        <w:tabs>
          <w:tab w:val="left" w:pos="1988"/>
        </w:tabs>
      </w:pPr>
    </w:p>
    <w:p w14:paraId="4CDE0D77" w14:textId="77777777" w:rsidR="00E842B7" w:rsidRPr="008E645B" w:rsidRDefault="00E842B7" w:rsidP="004F3920">
      <w:pPr>
        <w:tabs>
          <w:tab w:val="left" w:pos="1988"/>
        </w:tabs>
      </w:pPr>
    </w:p>
    <w:p w14:paraId="7DB77448" w14:textId="77777777" w:rsidR="00E842B7" w:rsidRPr="008E645B" w:rsidRDefault="00E842B7" w:rsidP="004F3920">
      <w:pPr>
        <w:pStyle w:val="Title"/>
        <w:tabs>
          <w:tab w:val="left" w:pos="1988"/>
        </w:tabs>
      </w:pPr>
      <w:r w:rsidRPr="008E645B">
        <w:t>Global 3000</w:t>
      </w:r>
    </w:p>
    <w:p w14:paraId="01F4D723" w14:textId="3ECEF135" w:rsidR="00E842B7" w:rsidRPr="008E645B" w:rsidRDefault="00D63663" w:rsidP="004F3920">
      <w:pPr>
        <w:pStyle w:val="Title"/>
        <w:tabs>
          <w:tab w:val="left" w:pos="1988"/>
        </w:tabs>
      </w:pPr>
      <w:r>
        <w:t>Service Pack Note</w:t>
      </w:r>
    </w:p>
    <w:p w14:paraId="28EDF943" w14:textId="77777777" w:rsidR="00E842B7" w:rsidRPr="008E645B" w:rsidRDefault="00E842B7" w:rsidP="004F3920">
      <w:pPr>
        <w:tabs>
          <w:tab w:val="left" w:pos="1988"/>
        </w:tabs>
      </w:pPr>
    </w:p>
    <w:p w14:paraId="4C8044E0" w14:textId="77777777" w:rsidR="00E842B7" w:rsidRPr="008E645B" w:rsidRDefault="00E842B7" w:rsidP="004F3920">
      <w:pPr>
        <w:tabs>
          <w:tab w:val="left" w:pos="1988"/>
        </w:tabs>
      </w:pPr>
    </w:p>
    <w:p w14:paraId="6FDF256E" w14:textId="6D9FA523" w:rsidR="00E842B7" w:rsidRPr="008E645B" w:rsidRDefault="003103BB" w:rsidP="004F3920">
      <w:pPr>
        <w:pStyle w:val="Title"/>
        <w:tabs>
          <w:tab w:val="left" w:pos="1988"/>
        </w:tabs>
      </w:pPr>
      <w:r>
        <w:fldChar w:fldCharType="begin"/>
      </w:r>
      <w:r>
        <w:instrText xml:space="preserve"> SUBJECT  \* MERGEFORMAT </w:instrText>
      </w:r>
      <w:r>
        <w:fldChar w:fldCharType="separate"/>
      </w:r>
      <w:r w:rsidR="0064271A">
        <w:t>DL Letter Production - Update</w:t>
      </w:r>
      <w:r>
        <w:fldChar w:fldCharType="end"/>
      </w:r>
    </w:p>
    <w:p w14:paraId="5EABE7EB" w14:textId="77777777" w:rsidR="00E842B7" w:rsidRPr="008E645B" w:rsidRDefault="00E842B7" w:rsidP="004F3920">
      <w:pPr>
        <w:tabs>
          <w:tab w:val="left" w:pos="1988"/>
        </w:tabs>
      </w:pPr>
    </w:p>
    <w:p w14:paraId="03ECFF10" w14:textId="77777777" w:rsidR="00E842B7" w:rsidRPr="008E645B" w:rsidRDefault="00E842B7" w:rsidP="004F3920">
      <w:pPr>
        <w:tabs>
          <w:tab w:val="left" w:pos="1988"/>
        </w:tabs>
        <w:rPr>
          <w:rFonts w:ascii="CG Omega" w:hAnsi="CG Omega"/>
          <w:sz w:val="24"/>
        </w:rPr>
      </w:pPr>
    </w:p>
    <w:p w14:paraId="3601B060" w14:textId="77777777" w:rsidR="00E842B7" w:rsidRPr="008E645B" w:rsidRDefault="00E842B7" w:rsidP="004F3920">
      <w:pPr>
        <w:tabs>
          <w:tab w:val="left" w:pos="1988"/>
        </w:tabs>
        <w:rPr>
          <w:rFonts w:ascii="CG Omega" w:hAnsi="CG Omega"/>
          <w:sz w:val="24"/>
        </w:rPr>
      </w:pPr>
    </w:p>
    <w:p w14:paraId="79D8291D" w14:textId="77777777" w:rsidR="00E842B7" w:rsidRPr="008E645B" w:rsidRDefault="00E842B7" w:rsidP="004F3920">
      <w:pPr>
        <w:tabs>
          <w:tab w:val="left" w:pos="1988"/>
        </w:tabs>
        <w:rPr>
          <w:rFonts w:ascii="CG Omega" w:hAnsi="CG Omega"/>
          <w:sz w:val="24"/>
        </w:rPr>
      </w:pPr>
    </w:p>
    <w:p w14:paraId="74AE405B" w14:textId="77777777" w:rsidR="00E842B7" w:rsidRPr="008E645B" w:rsidRDefault="00E842B7" w:rsidP="004F3920">
      <w:pPr>
        <w:tabs>
          <w:tab w:val="left" w:pos="1988"/>
        </w:tabs>
        <w:rPr>
          <w:rFonts w:ascii="CG Omega" w:hAnsi="CG Omega"/>
          <w:sz w:val="24"/>
        </w:rPr>
      </w:pPr>
    </w:p>
    <w:p w14:paraId="5BE7E8F4" w14:textId="77777777" w:rsidR="00E842B7" w:rsidRPr="008E645B" w:rsidRDefault="00E842B7" w:rsidP="004F3920">
      <w:pPr>
        <w:tabs>
          <w:tab w:val="left" w:pos="1988"/>
        </w:tabs>
        <w:rPr>
          <w:rFonts w:ascii="CG Omega" w:hAnsi="CG Omega"/>
          <w:sz w:val="24"/>
        </w:rPr>
      </w:pPr>
    </w:p>
    <w:p w14:paraId="6AE0C941" w14:textId="77777777" w:rsidR="00E842B7" w:rsidRPr="008E645B" w:rsidRDefault="00E842B7" w:rsidP="004F3920">
      <w:pPr>
        <w:tabs>
          <w:tab w:val="left" w:pos="1988"/>
        </w:tabs>
        <w:rPr>
          <w:rFonts w:ascii="CG Omega" w:hAnsi="CG Omega"/>
          <w:sz w:val="24"/>
        </w:rPr>
      </w:pPr>
    </w:p>
    <w:p w14:paraId="4C95C30A" w14:textId="77777777" w:rsidR="00E842B7" w:rsidRPr="008E645B" w:rsidRDefault="00E842B7" w:rsidP="004F3920">
      <w:pPr>
        <w:tabs>
          <w:tab w:val="left" w:pos="1988"/>
        </w:tabs>
        <w:rPr>
          <w:rFonts w:ascii="CG Omega" w:hAnsi="CG Omega"/>
          <w:sz w:val="24"/>
        </w:rPr>
      </w:pPr>
    </w:p>
    <w:p w14:paraId="28683D5C" w14:textId="77777777" w:rsidR="00E842B7" w:rsidRPr="008E645B" w:rsidRDefault="00E842B7" w:rsidP="004F3920">
      <w:pPr>
        <w:tabs>
          <w:tab w:val="left" w:pos="1988"/>
        </w:tabs>
        <w:rPr>
          <w:rFonts w:ascii="CG Omega" w:hAnsi="CG Omega"/>
          <w:sz w:val="24"/>
        </w:rPr>
      </w:pPr>
    </w:p>
    <w:p w14:paraId="4206CD63" w14:textId="77777777" w:rsidR="00E842B7" w:rsidRPr="008E645B" w:rsidRDefault="00E842B7" w:rsidP="004F3920">
      <w:pPr>
        <w:tabs>
          <w:tab w:val="left" w:pos="1988"/>
        </w:tabs>
        <w:rPr>
          <w:rFonts w:ascii="CG Omega" w:hAnsi="CG Omega"/>
          <w:sz w:val="24"/>
        </w:rPr>
      </w:pPr>
    </w:p>
    <w:p w14:paraId="1A021613" w14:textId="77777777" w:rsidR="00E842B7" w:rsidRPr="008E645B" w:rsidRDefault="00E842B7" w:rsidP="004F3920">
      <w:pPr>
        <w:tabs>
          <w:tab w:val="left" w:pos="1988"/>
        </w:tabs>
        <w:rPr>
          <w:rFonts w:ascii="Arial" w:hAnsi="Arial"/>
          <w:b/>
          <w:sz w:val="22"/>
        </w:rPr>
      </w:pPr>
    </w:p>
    <w:p w14:paraId="5D1598D6" w14:textId="77777777" w:rsidR="00E842B7" w:rsidRPr="008E645B" w:rsidRDefault="00E842B7" w:rsidP="004F3920">
      <w:pPr>
        <w:tabs>
          <w:tab w:val="left" w:pos="1988"/>
        </w:tabs>
        <w:rPr>
          <w:rFonts w:ascii="Arial" w:hAnsi="Arial"/>
          <w:b/>
          <w:sz w:val="22"/>
        </w:rPr>
      </w:pPr>
    </w:p>
    <w:p w14:paraId="209543F4" w14:textId="77777777" w:rsidR="00E842B7" w:rsidRPr="008E645B" w:rsidRDefault="00E842B7" w:rsidP="004F3920">
      <w:pPr>
        <w:tabs>
          <w:tab w:val="left" w:pos="1988"/>
        </w:tabs>
        <w:rPr>
          <w:rFonts w:ascii="Arial" w:hAnsi="Arial"/>
          <w:b/>
          <w:sz w:val="22"/>
        </w:rPr>
      </w:pPr>
    </w:p>
    <w:p w14:paraId="195CA4EF" w14:textId="77777777" w:rsidR="00E842B7" w:rsidRPr="008E645B" w:rsidRDefault="00E842B7" w:rsidP="004F3920">
      <w:pPr>
        <w:tabs>
          <w:tab w:val="left" w:pos="1988"/>
        </w:tabs>
        <w:rPr>
          <w:rFonts w:ascii="Arial" w:hAnsi="Arial"/>
          <w:b/>
          <w:sz w:val="22"/>
        </w:rPr>
      </w:pPr>
    </w:p>
    <w:p w14:paraId="12302EA2" w14:textId="77777777" w:rsidR="00E842B7" w:rsidRPr="008E645B" w:rsidRDefault="00E842B7" w:rsidP="004F3920">
      <w:pPr>
        <w:tabs>
          <w:tab w:val="left" w:pos="1988"/>
        </w:tabs>
        <w:rPr>
          <w:rFonts w:ascii="Arial" w:hAnsi="Arial"/>
          <w:b/>
          <w:sz w:val="22"/>
        </w:rPr>
      </w:pPr>
    </w:p>
    <w:p w14:paraId="5D79AD1B" w14:textId="77777777" w:rsidR="00E842B7" w:rsidRPr="008E645B" w:rsidRDefault="00E842B7" w:rsidP="004F3920">
      <w:pPr>
        <w:tabs>
          <w:tab w:val="left" w:pos="1988"/>
        </w:tabs>
        <w:rPr>
          <w:rFonts w:ascii="Arial" w:hAnsi="Arial"/>
          <w:b/>
          <w:sz w:val="22"/>
        </w:rPr>
      </w:pPr>
    </w:p>
    <w:p w14:paraId="1FF2BDC0" w14:textId="77777777" w:rsidR="00E842B7" w:rsidRPr="008E645B" w:rsidRDefault="00E842B7" w:rsidP="004F3920">
      <w:pPr>
        <w:tabs>
          <w:tab w:val="left" w:pos="1988"/>
        </w:tabs>
        <w:rPr>
          <w:rFonts w:ascii="Arial" w:hAnsi="Arial"/>
          <w:b/>
          <w:sz w:val="22"/>
        </w:rPr>
      </w:pPr>
    </w:p>
    <w:p w14:paraId="3E663987" w14:textId="77777777" w:rsidR="00E842B7" w:rsidRPr="008E645B" w:rsidRDefault="00E842B7" w:rsidP="004F3920">
      <w:pPr>
        <w:tabs>
          <w:tab w:val="left" w:pos="1988"/>
        </w:tabs>
        <w:rPr>
          <w:rFonts w:ascii="Arial" w:hAnsi="Arial"/>
          <w:b/>
          <w:sz w:val="22"/>
        </w:rPr>
      </w:pPr>
    </w:p>
    <w:p w14:paraId="72B9D485" w14:textId="77777777" w:rsidR="002B77AA" w:rsidRPr="008E645B" w:rsidRDefault="002B77AA" w:rsidP="004F3920">
      <w:pPr>
        <w:tabs>
          <w:tab w:val="left" w:pos="1988"/>
        </w:tabs>
        <w:rPr>
          <w:rFonts w:ascii="Arial" w:hAnsi="Arial"/>
          <w:b/>
          <w:sz w:val="22"/>
        </w:rPr>
      </w:pPr>
    </w:p>
    <w:p w14:paraId="5E1AE268" w14:textId="77777777" w:rsidR="00E842B7" w:rsidRPr="008E645B" w:rsidRDefault="00E842B7" w:rsidP="004F3920">
      <w:pPr>
        <w:tabs>
          <w:tab w:val="left" w:pos="1988"/>
        </w:tabs>
        <w:rPr>
          <w:rFonts w:ascii="Arial" w:hAnsi="Arial"/>
          <w:b/>
          <w:sz w:val="22"/>
        </w:rPr>
      </w:pPr>
    </w:p>
    <w:p w14:paraId="486CA5CB" w14:textId="77777777" w:rsidR="00E842B7" w:rsidRPr="008E645B" w:rsidRDefault="00E842B7" w:rsidP="004F3920">
      <w:pPr>
        <w:tabs>
          <w:tab w:val="left" w:pos="1988"/>
        </w:tabs>
        <w:rPr>
          <w:rFonts w:ascii="Arial" w:hAnsi="Arial"/>
          <w:b/>
          <w:sz w:val="22"/>
        </w:rPr>
      </w:pPr>
    </w:p>
    <w:p w14:paraId="0B2139D0" w14:textId="77777777" w:rsidR="00DF22A0" w:rsidRPr="008E645B" w:rsidRDefault="00DF22A0" w:rsidP="004F3920">
      <w:pPr>
        <w:tabs>
          <w:tab w:val="left" w:pos="1988"/>
        </w:tabs>
        <w:rPr>
          <w:rFonts w:ascii="Arial" w:hAnsi="Arial"/>
          <w:b/>
          <w:sz w:val="22"/>
        </w:rPr>
      </w:pPr>
    </w:p>
    <w:p w14:paraId="14B3849B" w14:textId="77777777" w:rsidR="00DF22A0" w:rsidRPr="008E645B" w:rsidRDefault="00DF22A0" w:rsidP="004F3920">
      <w:pPr>
        <w:tabs>
          <w:tab w:val="left" w:pos="1988"/>
        </w:tabs>
        <w:rPr>
          <w:rFonts w:ascii="Arial" w:hAnsi="Arial"/>
          <w:b/>
          <w:sz w:val="22"/>
        </w:rPr>
      </w:pPr>
    </w:p>
    <w:p w14:paraId="45F2EFF2" w14:textId="77777777" w:rsidR="009D395B" w:rsidRPr="008E645B" w:rsidRDefault="00760E58" w:rsidP="004F3920">
      <w:pPr>
        <w:tabs>
          <w:tab w:val="left" w:pos="1988"/>
        </w:tabs>
        <w:rPr>
          <w:rFonts w:ascii="Arial" w:hAnsi="Arial"/>
          <w:b/>
          <w:sz w:val="22"/>
        </w:rPr>
      </w:pPr>
      <w:r>
        <w:rPr>
          <w:rFonts w:ascii="Arial" w:hAnsi="Arial"/>
          <w:b/>
          <w:sz w:val="22"/>
        </w:rPr>
        <w:t xml:space="preserve"> </w:t>
      </w:r>
    </w:p>
    <w:p w14:paraId="13EBF540" w14:textId="5FAB9441" w:rsidR="00E842B7" w:rsidRPr="008E645B" w:rsidRDefault="004420D7" w:rsidP="004F3920">
      <w:pPr>
        <w:tabs>
          <w:tab w:val="left" w:pos="1988"/>
        </w:tabs>
        <w:rPr>
          <w:rFonts w:ascii="Arial" w:hAnsi="Arial"/>
          <w:b/>
          <w:sz w:val="22"/>
        </w:rPr>
      </w:pPr>
      <w:r w:rsidRPr="008E645B">
        <w:rPr>
          <w:rFonts w:ascii="Arial" w:hAnsi="Arial"/>
          <w:b/>
          <w:sz w:val="22"/>
        </w:rPr>
        <w:br w:type="page"/>
      </w:r>
      <w:r w:rsidR="00E842B7" w:rsidRPr="008E645B">
        <w:rPr>
          <w:rFonts w:ascii="Arial" w:hAnsi="Arial"/>
          <w:b/>
          <w:sz w:val="22"/>
        </w:rPr>
        <w:lastRenderedPageBreak/>
        <w:t>INTRODUCTION</w:t>
      </w:r>
    </w:p>
    <w:p w14:paraId="5E2C6606" w14:textId="2D98F9DD" w:rsidR="00E842B7" w:rsidRPr="008E645B" w:rsidRDefault="00E842B7" w:rsidP="004F3920">
      <w:pPr>
        <w:tabs>
          <w:tab w:val="left" w:pos="1988"/>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64271A">
        <w:rPr>
          <w:rFonts w:ascii="CG Omega" w:hAnsi="CG Omega"/>
          <w:sz w:val="24"/>
        </w:rPr>
        <w:t>This service pack updates the letter production feature within Debtors Ledger.</w:t>
      </w:r>
      <w:r w:rsidRPr="008E645B">
        <w:rPr>
          <w:rFonts w:ascii="CG Omega" w:hAnsi="CG Omega"/>
          <w:sz w:val="24"/>
        </w:rPr>
        <w:fldChar w:fldCharType="end"/>
      </w:r>
    </w:p>
    <w:p w14:paraId="6852E2D9" w14:textId="77777777" w:rsidR="00E842B7" w:rsidRPr="008E645B" w:rsidRDefault="00E842B7" w:rsidP="004F3920">
      <w:pPr>
        <w:tabs>
          <w:tab w:val="left" w:pos="1988"/>
        </w:tabs>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416435" w:rsidRPr="008E645B" w14:paraId="4F6D07D8" w14:textId="77777777" w:rsidTr="00F94202">
        <w:trPr>
          <w:trHeight w:val="240"/>
        </w:trPr>
        <w:tc>
          <w:tcPr>
            <w:tcW w:w="10173" w:type="dxa"/>
          </w:tcPr>
          <w:p w14:paraId="2CFBB575" w14:textId="14B1F540" w:rsidR="006D6886" w:rsidRPr="006D6886" w:rsidRDefault="003F61F1" w:rsidP="0064271A">
            <w:pPr>
              <w:pStyle w:val="BodyText"/>
              <w:rPr>
                <w:rFonts w:ascii="CG Omega" w:hAnsi="CG Omega"/>
                <w:sz w:val="24"/>
                <w:szCs w:val="24"/>
              </w:rPr>
            </w:pPr>
            <w:r>
              <w:rPr>
                <w:rFonts w:ascii="CG Omega" w:hAnsi="CG Omega"/>
                <w:sz w:val="24"/>
              </w:rPr>
              <w:t xml:space="preserve">The changes introduce </w:t>
            </w:r>
            <w:r w:rsidR="0064271A">
              <w:rPr>
                <w:rFonts w:ascii="CG Omega" w:hAnsi="CG Omega"/>
                <w:sz w:val="24"/>
              </w:rPr>
              <w:t xml:space="preserve">two new options to the letter production feature </w:t>
            </w:r>
            <w:r w:rsidR="002959DD">
              <w:rPr>
                <w:rFonts w:ascii="CG Omega" w:hAnsi="CG Omega"/>
                <w:sz w:val="24"/>
              </w:rPr>
              <w:t xml:space="preserve">within Debtors Ledger. </w:t>
            </w:r>
            <w:r w:rsidR="0064271A">
              <w:rPr>
                <w:rFonts w:ascii="CG Omega" w:hAnsi="CG Omega"/>
                <w:sz w:val="24"/>
              </w:rPr>
              <w:t xml:space="preserve"> </w:t>
            </w:r>
          </w:p>
        </w:tc>
      </w:tr>
      <w:tr w:rsidR="002959DD" w:rsidRPr="008E645B" w14:paraId="454E3BED" w14:textId="77777777" w:rsidTr="00F94202">
        <w:trPr>
          <w:trHeight w:val="240"/>
        </w:trPr>
        <w:tc>
          <w:tcPr>
            <w:tcW w:w="10173" w:type="dxa"/>
          </w:tcPr>
          <w:p w14:paraId="67840AB5" w14:textId="331C05E0" w:rsidR="002959DD" w:rsidRDefault="008751EA" w:rsidP="008751EA">
            <w:pPr>
              <w:pStyle w:val="BodyText"/>
              <w:numPr>
                <w:ilvl w:val="0"/>
                <w:numId w:val="9"/>
              </w:numPr>
              <w:rPr>
                <w:rFonts w:ascii="CG Omega" w:hAnsi="CG Omega"/>
                <w:sz w:val="24"/>
              </w:rPr>
            </w:pPr>
            <w:r>
              <w:rPr>
                <w:rFonts w:ascii="CG Omega" w:hAnsi="CG Omega"/>
                <w:sz w:val="24"/>
              </w:rPr>
              <w:t>A new left margin option has been added to allow letters to be aligned with the window of an envelope.</w:t>
            </w:r>
          </w:p>
          <w:p w14:paraId="35562821" w14:textId="55A76099" w:rsidR="008751EA" w:rsidRDefault="008751EA" w:rsidP="008751EA">
            <w:pPr>
              <w:pStyle w:val="BodyText"/>
              <w:numPr>
                <w:ilvl w:val="0"/>
                <w:numId w:val="9"/>
              </w:numPr>
              <w:rPr>
                <w:rFonts w:ascii="CG Omega" w:hAnsi="CG Omega"/>
                <w:sz w:val="24"/>
              </w:rPr>
            </w:pPr>
            <w:r>
              <w:rPr>
                <w:rFonts w:ascii="CG Omega" w:hAnsi="CG Omega"/>
                <w:sz w:val="24"/>
              </w:rPr>
              <w:t>The segment contents have been updated to allow letters to include bank details.</w:t>
            </w:r>
          </w:p>
        </w:tc>
      </w:tr>
    </w:tbl>
    <w:p w14:paraId="3A96B8C0" w14:textId="77777777" w:rsidR="00496350" w:rsidRDefault="00496350" w:rsidP="00496350">
      <w:pPr>
        <w:pStyle w:val="BodyText"/>
      </w:pPr>
    </w:p>
    <w:p w14:paraId="38AAEAEE" w14:textId="4B32CA9F" w:rsidR="001F1E50" w:rsidRPr="008E645B" w:rsidRDefault="004206D8" w:rsidP="001F1E50">
      <w:pPr>
        <w:pStyle w:val="Heading3"/>
        <w:ind w:left="0"/>
      </w:pPr>
      <w:r>
        <w:t>DL</w:t>
      </w:r>
      <w:r w:rsidR="00C24848">
        <w:t xml:space="preserve"> </w:t>
      </w:r>
      <w:r>
        <w:t>–</w:t>
      </w:r>
      <w:r w:rsidR="00C24848">
        <w:t xml:space="preserve"> </w:t>
      </w:r>
      <w:r>
        <w:t xml:space="preserve">Letter Specification </w:t>
      </w:r>
      <w:r w:rsidR="001F1E50">
        <w:t>Window</w:t>
      </w:r>
    </w:p>
    <w:p w14:paraId="17C15E69" w14:textId="0A694A8B" w:rsidR="004206D8" w:rsidRPr="00112229" w:rsidRDefault="0064271A" w:rsidP="004206D8">
      <w:pPr>
        <w:pStyle w:val="BodyText"/>
        <w:tabs>
          <w:tab w:val="left" w:pos="1988"/>
        </w:tabs>
        <w:rPr>
          <w:i/>
        </w:rPr>
      </w:pPr>
      <w:r>
        <w:rPr>
          <w:noProof/>
        </w:rPr>
        <w:drawing>
          <wp:inline distT="0" distB="0" distL="0" distR="0" wp14:anchorId="3B01A6C7" wp14:editId="10B0675E">
            <wp:extent cx="6409055" cy="541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9055" cy="5410200"/>
                    </a:xfrm>
                    <a:prstGeom prst="rect">
                      <a:avLst/>
                    </a:prstGeom>
                  </pic:spPr>
                </pic:pic>
              </a:graphicData>
            </a:graphic>
          </wp:inline>
        </w:drawing>
      </w:r>
    </w:p>
    <w:p w14:paraId="577D047F" w14:textId="12C8431D" w:rsidR="004206D8" w:rsidRDefault="004206D8" w:rsidP="004206D8">
      <w:pPr>
        <w:pStyle w:val="Subheading3"/>
        <w:tabs>
          <w:tab w:val="left" w:pos="1988"/>
        </w:tabs>
      </w:pPr>
      <w:r>
        <w:t>The prompts are:</w:t>
      </w:r>
    </w:p>
    <w:p w14:paraId="27C377EB" w14:textId="77777777" w:rsidR="009C3975" w:rsidRPr="009C3975" w:rsidRDefault="009C3975" w:rsidP="009C3975">
      <w:pPr>
        <w:pStyle w:val="BodyText"/>
      </w:pP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4206D8" w14:paraId="1C1A6864" w14:textId="77777777" w:rsidTr="00FA44BB">
        <w:tc>
          <w:tcPr>
            <w:tcW w:w="2269" w:type="dxa"/>
          </w:tcPr>
          <w:p w14:paraId="72226BDA" w14:textId="4A1EF0A8" w:rsidR="004206D8" w:rsidRDefault="00602959" w:rsidP="00DA4B22">
            <w:pPr>
              <w:pStyle w:val="Subheading"/>
              <w:tabs>
                <w:tab w:val="left" w:pos="1988"/>
              </w:tabs>
            </w:pPr>
            <w:r>
              <w:t>Le</w:t>
            </w:r>
            <w:r w:rsidR="008751EA">
              <w:t>ft Margin (1/10</w:t>
            </w:r>
            <w:r w:rsidR="008751EA" w:rsidRPr="008751EA">
              <w:rPr>
                <w:vertAlign w:val="superscript"/>
              </w:rPr>
              <w:t>th</w:t>
            </w:r>
            <w:r w:rsidR="008751EA">
              <w:t xml:space="preserve"> mm)</w:t>
            </w:r>
          </w:p>
        </w:tc>
        <w:tc>
          <w:tcPr>
            <w:tcW w:w="6945" w:type="dxa"/>
          </w:tcPr>
          <w:p w14:paraId="2D9083BB" w14:textId="10727A3D" w:rsidR="004206D8" w:rsidRDefault="008751EA" w:rsidP="00DA4B22">
            <w:pPr>
              <w:pStyle w:val="BodyText"/>
              <w:tabs>
                <w:tab w:val="left" w:pos="1988"/>
              </w:tabs>
            </w:pPr>
            <w:r>
              <w:t>Use this to shift the entire letter to the right, this is useful when aligning customer addresses with the window of an envelope.</w:t>
            </w:r>
            <w:r w:rsidR="009C3975">
              <w:t xml:space="preserve"> Leave this set to zero to use the default margin. </w:t>
            </w:r>
          </w:p>
        </w:tc>
      </w:tr>
      <w:tr w:rsidR="00AE3586" w14:paraId="76FBB2AC" w14:textId="77777777" w:rsidTr="00FA44BB">
        <w:tc>
          <w:tcPr>
            <w:tcW w:w="2269" w:type="dxa"/>
          </w:tcPr>
          <w:p w14:paraId="0D646CDB" w14:textId="38AAE82C" w:rsidR="00AE3586" w:rsidRDefault="00AE3586" w:rsidP="00AE3586">
            <w:pPr>
              <w:pStyle w:val="Subheading"/>
              <w:tabs>
                <w:tab w:val="left" w:pos="1988"/>
              </w:tabs>
            </w:pPr>
            <w:r>
              <w:lastRenderedPageBreak/>
              <w:t>Segment content 1…15</w:t>
            </w:r>
          </w:p>
        </w:tc>
        <w:tc>
          <w:tcPr>
            <w:tcW w:w="6945" w:type="dxa"/>
          </w:tcPr>
          <w:p w14:paraId="736E3C38" w14:textId="0225EDCA" w:rsidR="00AE3586" w:rsidRDefault="00AE3586" w:rsidP="00AE3586">
            <w:pPr>
              <w:pStyle w:val="BodyText"/>
              <w:tabs>
                <w:tab w:val="left" w:pos="1988"/>
              </w:tabs>
            </w:pPr>
            <w:r>
              <w:t>Each letter is made up from up to 15 segments, each segment contains information to be included in the letter. For each segment you can select one of the following content types which in some cases can be preceded and suffixed by user defined text:</w:t>
            </w:r>
          </w:p>
          <w:p w14:paraId="3220CFF7" w14:textId="25C8AABA" w:rsidR="00AE3586" w:rsidRDefault="00AE3586" w:rsidP="00AE3586">
            <w:pPr>
              <w:pStyle w:val="BodyText"/>
              <w:tabs>
                <w:tab w:val="left" w:pos="1988"/>
              </w:tabs>
              <w:ind w:left="720"/>
              <w:jc w:val="left"/>
            </w:pPr>
            <w:r>
              <w:t>Not used.</w:t>
            </w:r>
          </w:p>
          <w:p w14:paraId="506F4194" w14:textId="33572B31" w:rsidR="00AE3586" w:rsidRDefault="00AE3586" w:rsidP="00AE3586">
            <w:pPr>
              <w:pStyle w:val="BodyText"/>
              <w:tabs>
                <w:tab w:val="left" w:pos="1988"/>
              </w:tabs>
              <w:ind w:left="720"/>
              <w:jc w:val="left"/>
            </w:pPr>
            <w:r>
              <w:t>Account address.</w:t>
            </w:r>
          </w:p>
          <w:p w14:paraId="362858C1" w14:textId="732A3F17" w:rsidR="00AE3586" w:rsidRDefault="00AE3586" w:rsidP="00AE3586">
            <w:pPr>
              <w:pStyle w:val="BodyText"/>
              <w:tabs>
                <w:tab w:val="left" w:pos="1988"/>
              </w:tabs>
              <w:ind w:left="720"/>
              <w:jc w:val="left"/>
            </w:pPr>
            <w:r>
              <w:t>Company address.</w:t>
            </w:r>
          </w:p>
          <w:p w14:paraId="3D31FA1E" w14:textId="4C3B1FDA" w:rsidR="00AE3586" w:rsidRDefault="00AE3586" w:rsidP="00AE3586">
            <w:pPr>
              <w:pStyle w:val="BodyText"/>
              <w:tabs>
                <w:tab w:val="left" w:pos="1988"/>
              </w:tabs>
              <w:ind w:left="720"/>
              <w:jc w:val="left"/>
            </w:pPr>
            <w:r>
              <w:t>Current date.</w:t>
            </w:r>
          </w:p>
          <w:p w14:paraId="573F68CF" w14:textId="0C70D066" w:rsidR="00AE3586" w:rsidRDefault="00AE3586" w:rsidP="00AE3586">
            <w:pPr>
              <w:pStyle w:val="BodyText"/>
              <w:tabs>
                <w:tab w:val="left" w:pos="1988"/>
              </w:tabs>
              <w:ind w:left="720"/>
              <w:jc w:val="left"/>
            </w:pPr>
            <w:r>
              <w:t>Salutation.</w:t>
            </w:r>
          </w:p>
          <w:p w14:paraId="0341714C" w14:textId="12A4C53F" w:rsidR="00AE3586" w:rsidRDefault="00AE3586" w:rsidP="00AE3586">
            <w:pPr>
              <w:pStyle w:val="BodyText"/>
              <w:tabs>
                <w:tab w:val="left" w:pos="1988"/>
              </w:tabs>
              <w:ind w:left="720"/>
              <w:jc w:val="left"/>
            </w:pPr>
            <w:r>
              <w:t>Fixed text</w:t>
            </w:r>
            <w:r w:rsidR="00FA44BB">
              <w:t xml:space="preserve"> (specified using the ‘Text’ button)</w:t>
            </w:r>
            <w:r>
              <w:t>.</w:t>
            </w:r>
          </w:p>
          <w:p w14:paraId="02A1DFA2" w14:textId="78BB219F" w:rsidR="00AE3586" w:rsidRDefault="00AE3586" w:rsidP="00AE3586">
            <w:pPr>
              <w:pStyle w:val="BodyText"/>
              <w:tabs>
                <w:tab w:val="left" w:pos="1988"/>
              </w:tabs>
              <w:ind w:left="720"/>
              <w:jc w:val="left"/>
            </w:pPr>
            <w:r>
              <w:t>Blank line.</w:t>
            </w:r>
          </w:p>
          <w:p w14:paraId="5B1F9EEE" w14:textId="14F70246" w:rsidR="00AE3586" w:rsidRDefault="00AE3586" w:rsidP="00AE3586">
            <w:pPr>
              <w:pStyle w:val="BodyText"/>
              <w:tabs>
                <w:tab w:val="left" w:pos="1988"/>
              </w:tabs>
              <w:ind w:left="720"/>
              <w:jc w:val="left"/>
            </w:pPr>
            <w:r>
              <w:t>Account balance details.</w:t>
            </w:r>
          </w:p>
          <w:p w14:paraId="70D26A9D" w14:textId="77777777" w:rsidR="00AE3586" w:rsidRDefault="00AE3586" w:rsidP="00AE3586">
            <w:pPr>
              <w:pStyle w:val="BodyText"/>
              <w:tabs>
                <w:tab w:val="left" w:pos="1988"/>
              </w:tabs>
              <w:ind w:left="720"/>
              <w:jc w:val="left"/>
            </w:pPr>
            <w:r>
              <w:t>Last payment information.</w:t>
            </w:r>
          </w:p>
          <w:p w14:paraId="0E0B40F1" w14:textId="0E2D9550" w:rsidR="00AE3586" w:rsidRDefault="00AE3586" w:rsidP="00AE3586">
            <w:pPr>
              <w:pStyle w:val="BodyText"/>
              <w:tabs>
                <w:tab w:val="left" w:pos="1988"/>
              </w:tabs>
              <w:ind w:left="720"/>
              <w:jc w:val="left"/>
            </w:pPr>
            <w:r>
              <w:t>Trading terms.</w:t>
            </w:r>
          </w:p>
          <w:p w14:paraId="05C5C88D" w14:textId="3B696697" w:rsidR="00AE3586" w:rsidRDefault="00AE3586" w:rsidP="00AE3586">
            <w:pPr>
              <w:pStyle w:val="BodyText"/>
              <w:tabs>
                <w:tab w:val="left" w:pos="1988"/>
              </w:tabs>
              <w:ind w:left="720"/>
              <w:jc w:val="left"/>
            </w:pPr>
            <w:r>
              <w:t>Contact name.</w:t>
            </w:r>
          </w:p>
          <w:p w14:paraId="5F18F9B2" w14:textId="77777777" w:rsidR="00AE3586" w:rsidRDefault="00AE3586" w:rsidP="00AE3586">
            <w:pPr>
              <w:pStyle w:val="BodyText"/>
              <w:tabs>
                <w:tab w:val="left" w:pos="1988"/>
              </w:tabs>
              <w:ind w:left="720"/>
              <w:jc w:val="left"/>
            </w:pPr>
            <w:r>
              <w:t>Account details.</w:t>
            </w:r>
          </w:p>
          <w:p w14:paraId="1880879C" w14:textId="77777777" w:rsidR="00AE3586" w:rsidRDefault="00AE3586" w:rsidP="00AE3586">
            <w:pPr>
              <w:pStyle w:val="BodyText"/>
              <w:tabs>
                <w:tab w:val="left" w:pos="1988"/>
              </w:tabs>
              <w:ind w:left="720"/>
              <w:jc w:val="left"/>
            </w:pPr>
            <w:r>
              <w:t>Specified date (the date is specified when the letter is produced).</w:t>
            </w:r>
          </w:p>
          <w:p w14:paraId="60B0BAD0" w14:textId="06CF146E" w:rsidR="008751EA" w:rsidRDefault="008751EA" w:rsidP="00AE3586">
            <w:pPr>
              <w:pStyle w:val="BodyText"/>
              <w:tabs>
                <w:tab w:val="left" w:pos="1988"/>
              </w:tabs>
              <w:ind w:left="720"/>
              <w:jc w:val="left"/>
            </w:pPr>
            <w:r>
              <w:t>Bank details.</w:t>
            </w:r>
          </w:p>
        </w:tc>
      </w:tr>
      <w:tr w:rsidR="00AE3586" w14:paraId="5DB19128" w14:textId="77777777" w:rsidTr="008751EA">
        <w:tc>
          <w:tcPr>
            <w:tcW w:w="2269" w:type="dxa"/>
          </w:tcPr>
          <w:p w14:paraId="5B54D486" w14:textId="172DE6F1" w:rsidR="00AE3586" w:rsidRPr="008751EA" w:rsidRDefault="008751EA" w:rsidP="00AE3586">
            <w:pPr>
              <w:pStyle w:val="Subheading"/>
              <w:tabs>
                <w:tab w:val="left" w:pos="1988"/>
              </w:tabs>
              <w:rPr>
                <w:i/>
                <w:iCs/>
              </w:rPr>
            </w:pPr>
            <w:r w:rsidRPr="008751EA">
              <w:rPr>
                <w:i/>
                <w:iCs/>
              </w:rPr>
              <w:t>Note</w:t>
            </w:r>
          </w:p>
        </w:tc>
        <w:tc>
          <w:tcPr>
            <w:tcW w:w="6945" w:type="dxa"/>
            <w:shd w:val="clear" w:color="auto" w:fill="D9D9D9" w:themeFill="background1" w:themeFillShade="D9"/>
          </w:tcPr>
          <w:p w14:paraId="606A00E7" w14:textId="456DB35B" w:rsidR="00AE3586" w:rsidRDefault="008751EA" w:rsidP="00AE3586">
            <w:pPr>
              <w:pStyle w:val="BodyText"/>
              <w:tabs>
                <w:tab w:val="left" w:pos="1988"/>
              </w:tabs>
            </w:pPr>
            <w:r>
              <w:t>Only operators that are authorised to maintain/update customer bank details can produce letters that include them.</w:t>
            </w:r>
          </w:p>
        </w:tc>
      </w:tr>
    </w:tbl>
    <w:p w14:paraId="036185E3" w14:textId="77777777" w:rsidR="00AC5386" w:rsidRDefault="00AC5386" w:rsidP="008751EA">
      <w:pPr>
        <w:pStyle w:val="Subheading3"/>
        <w:tabs>
          <w:tab w:val="left" w:pos="1988"/>
        </w:tabs>
        <w:rPr>
          <w:b/>
          <w:sz w:val="22"/>
        </w:rPr>
      </w:pPr>
    </w:p>
    <w:sectPr w:rsidR="00AC5386">
      <w:headerReference w:type="even" r:id="rId10"/>
      <w:headerReference w:type="default" r:id="rId11"/>
      <w:footerReference w:type="even" r:id="rId12"/>
      <w:footerReference w:type="default" r:id="rId13"/>
      <w:headerReference w:type="first" r:id="rId14"/>
      <w:footerReference w:type="first" r:id="rId15"/>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1F5F9" w14:textId="77777777" w:rsidR="003103BB" w:rsidRDefault="003103BB">
      <w:r>
        <w:separator/>
      </w:r>
    </w:p>
  </w:endnote>
  <w:endnote w:type="continuationSeparator" w:id="0">
    <w:p w14:paraId="4CF87605" w14:textId="77777777" w:rsidR="003103BB" w:rsidRDefault="0031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Omega">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93787" w14:textId="77777777" w:rsidR="00524113" w:rsidRDefault="005241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346AF2" w14:paraId="6D1C258E" w14:textId="77777777">
      <w:tc>
        <w:tcPr>
          <w:tcW w:w="2178" w:type="dxa"/>
        </w:tcPr>
        <w:p w14:paraId="59ED58CC" w14:textId="77777777" w:rsidR="00346AF2" w:rsidRDefault="00346AF2">
          <w:pPr>
            <w:pStyle w:val="Footer"/>
            <w:rPr>
              <w:rFonts w:ascii="Arial" w:hAnsi="Arial"/>
              <w:b/>
              <w:sz w:val="24"/>
            </w:rPr>
          </w:pPr>
          <w:r>
            <w:rPr>
              <w:rFonts w:ascii="Arial" w:hAnsi="Arial"/>
              <w:b/>
              <w:sz w:val="24"/>
            </w:rPr>
            <w:t>Author</w:t>
          </w:r>
        </w:p>
      </w:tc>
      <w:tc>
        <w:tcPr>
          <w:tcW w:w="8130" w:type="dxa"/>
          <w:gridSpan w:val="2"/>
          <w:vAlign w:val="center"/>
        </w:tcPr>
        <w:p w14:paraId="01747E41" w14:textId="72984F2F" w:rsidR="00346AF2" w:rsidRDefault="00346AF2">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460B3C">
            <w:rPr>
              <w:rFonts w:ascii="Arial" w:hAnsi="Arial"/>
              <w:noProof/>
              <w:sz w:val="18"/>
            </w:rPr>
            <w:t>DCP</w:t>
          </w:r>
          <w:r>
            <w:rPr>
              <w:rFonts w:ascii="Arial" w:hAnsi="Arial"/>
              <w:sz w:val="18"/>
            </w:rPr>
            <w:fldChar w:fldCharType="end"/>
          </w:r>
        </w:p>
      </w:tc>
    </w:tr>
    <w:tr w:rsidR="00346AF2" w14:paraId="7CB2A3C2" w14:textId="77777777">
      <w:tc>
        <w:tcPr>
          <w:tcW w:w="2178" w:type="dxa"/>
        </w:tcPr>
        <w:p w14:paraId="6BD99D4A" w14:textId="77777777" w:rsidR="00346AF2" w:rsidRDefault="00346AF2">
          <w:pPr>
            <w:pStyle w:val="Footer"/>
            <w:rPr>
              <w:rFonts w:ascii="Arial" w:hAnsi="Arial"/>
              <w:b/>
              <w:sz w:val="24"/>
            </w:rPr>
          </w:pPr>
          <w:r>
            <w:rPr>
              <w:rFonts w:ascii="Arial" w:hAnsi="Arial"/>
              <w:b/>
              <w:sz w:val="24"/>
            </w:rPr>
            <w:t>Project</w:t>
          </w:r>
        </w:p>
      </w:tc>
      <w:tc>
        <w:tcPr>
          <w:tcW w:w="8130" w:type="dxa"/>
          <w:gridSpan w:val="2"/>
          <w:vAlign w:val="center"/>
        </w:tcPr>
        <w:p w14:paraId="16740A0F" w14:textId="487D1505" w:rsidR="00346AF2" w:rsidRDefault="00346AF2">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460B3C">
            <w:rPr>
              <w:rFonts w:ascii="Arial" w:hAnsi="Arial"/>
              <w:noProof/>
              <w:sz w:val="18"/>
            </w:rPr>
            <w:t>ZD60_000473.docx</w:t>
          </w:r>
          <w:r>
            <w:rPr>
              <w:rFonts w:ascii="Arial" w:hAnsi="Arial"/>
              <w:sz w:val="18"/>
            </w:rPr>
            <w:fldChar w:fldCharType="end"/>
          </w:r>
        </w:p>
      </w:tc>
    </w:tr>
    <w:tr w:rsidR="00346AF2" w14:paraId="3494B21E" w14:textId="77777777">
      <w:trPr>
        <w:cantSplit/>
      </w:trPr>
      <w:tc>
        <w:tcPr>
          <w:tcW w:w="2178" w:type="dxa"/>
        </w:tcPr>
        <w:p w14:paraId="6C414029" w14:textId="77777777" w:rsidR="00346AF2" w:rsidRDefault="00346AF2">
          <w:pPr>
            <w:pStyle w:val="Footer"/>
            <w:rPr>
              <w:rFonts w:ascii="Arial" w:hAnsi="Arial"/>
              <w:b/>
              <w:sz w:val="24"/>
            </w:rPr>
          </w:pPr>
          <w:r>
            <w:rPr>
              <w:rFonts w:ascii="Arial" w:hAnsi="Arial"/>
              <w:b/>
              <w:sz w:val="24"/>
            </w:rPr>
            <w:t>Version</w:t>
          </w:r>
        </w:p>
      </w:tc>
      <w:tc>
        <w:tcPr>
          <w:tcW w:w="7200" w:type="dxa"/>
          <w:vAlign w:val="center"/>
        </w:tcPr>
        <w:p w14:paraId="1E475A4F" w14:textId="60C8391C" w:rsidR="00346AF2" w:rsidRDefault="00346AF2">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460B3C">
            <w:rPr>
              <w:rFonts w:ascii="Arial" w:hAnsi="Arial"/>
              <w:sz w:val="18"/>
            </w:rPr>
            <w:t>1.0</w:t>
          </w:r>
          <w:r>
            <w:rPr>
              <w:rFonts w:ascii="Arial" w:hAnsi="Arial"/>
              <w:sz w:val="18"/>
            </w:rPr>
            <w:fldChar w:fldCharType="end"/>
          </w:r>
        </w:p>
      </w:tc>
      <w:tc>
        <w:tcPr>
          <w:tcW w:w="930" w:type="dxa"/>
          <w:vAlign w:val="center"/>
        </w:tcPr>
        <w:p w14:paraId="32605474" w14:textId="51C61259" w:rsidR="00346AF2" w:rsidRDefault="00346AF2">
          <w:pPr>
            <w:tabs>
              <w:tab w:val="center" w:pos="5232"/>
              <w:tab w:val="right" w:pos="10465"/>
            </w:tabs>
            <w:suppressAutoHyphens/>
            <w:jc w:val="right"/>
          </w:pPr>
          <w:r>
            <w:fldChar w:fldCharType="begin"/>
          </w:r>
          <w:r>
            <w:instrText>page \* arabic</w:instrText>
          </w:r>
          <w:r>
            <w:fldChar w:fldCharType="separate"/>
          </w:r>
          <w:r w:rsidR="00854C0B">
            <w:rPr>
              <w:noProof/>
            </w:rPr>
            <w:t>3</w:t>
          </w:r>
          <w:r>
            <w:fldChar w:fldCharType="end"/>
          </w:r>
          <w:r>
            <w:t xml:space="preserve"> of </w:t>
          </w:r>
          <w:r w:rsidR="00524113">
            <w:t>3</w:t>
          </w:r>
        </w:p>
      </w:tc>
    </w:tr>
  </w:tbl>
  <w:p w14:paraId="478209C8" w14:textId="77777777" w:rsidR="00346AF2" w:rsidRDefault="00346A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1AA5F" w14:textId="77777777" w:rsidR="00524113" w:rsidRDefault="005241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FDFAE" w14:textId="77777777" w:rsidR="003103BB" w:rsidRDefault="003103BB">
      <w:r>
        <w:separator/>
      </w:r>
    </w:p>
  </w:footnote>
  <w:footnote w:type="continuationSeparator" w:id="0">
    <w:p w14:paraId="5E262004" w14:textId="77777777" w:rsidR="003103BB" w:rsidRDefault="00310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3CC63" w14:textId="77777777" w:rsidR="00524113" w:rsidRDefault="005241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74C2A" w14:textId="77777777" w:rsidR="00524113" w:rsidRDefault="005241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5798" w14:textId="77777777" w:rsidR="00524113" w:rsidRDefault="005241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A2421"/>
    <w:multiLevelType w:val="hybridMultilevel"/>
    <w:tmpl w:val="6B0E9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2" w15:restartNumberingAfterBreak="0">
    <w:nsid w:val="1131379D"/>
    <w:multiLevelType w:val="hybridMultilevel"/>
    <w:tmpl w:val="5F14F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4"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5"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6"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7"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3"/>
  </w:num>
  <w:num w:numId="3">
    <w:abstractNumId w:val="4"/>
  </w:num>
  <w:num w:numId="4">
    <w:abstractNumId w:val="5"/>
  </w:num>
  <w:num w:numId="5">
    <w:abstractNumId w:val="1"/>
  </w:num>
  <w:num w:numId="6">
    <w:abstractNumId w:val="8"/>
  </w:num>
  <w:num w:numId="7">
    <w:abstractNumId w:val="6"/>
  </w:num>
  <w:num w:numId="8">
    <w:abstractNumId w:val="0"/>
  </w:num>
  <w:num w:numId="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3D93"/>
    <w:rsid w:val="00004FDB"/>
    <w:rsid w:val="00005999"/>
    <w:rsid w:val="000062E9"/>
    <w:rsid w:val="000073EC"/>
    <w:rsid w:val="00012AC1"/>
    <w:rsid w:val="0001377E"/>
    <w:rsid w:val="00017557"/>
    <w:rsid w:val="00023FC7"/>
    <w:rsid w:val="00025361"/>
    <w:rsid w:val="00025538"/>
    <w:rsid w:val="000330B0"/>
    <w:rsid w:val="0003379F"/>
    <w:rsid w:val="000358F7"/>
    <w:rsid w:val="00036C80"/>
    <w:rsid w:val="0004412D"/>
    <w:rsid w:val="0004455F"/>
    <w:rsid w:val="00044EB7"/>
    <w:rsid w:val="00044FDD"/>
    <w:rsid w:val="000453DD"/>
    <w:rsid w:val="000478F9"/>
    <w:rsid w:val="000500B3"/>
    <w:rsid w:val="000504C2"/>
    <w:rsid w:val="00054513"/>
    <w:rsid w:val="0005481A"/>
    <w:rsid w:val="00063105"/>
    <w:rsid w:val="0006505C"/>
    <w:rsid w:val="00071798"/>
    <w:rsid w:val="00072BC4"/>
    <w:rsid w:val="00073168"/>
    <w:rsid w:val="0007487D"/>
    <w:rsid w:val="00091573"/>
    <w:rsid w:val="0009382C"/>
    <w:rsid w:val="00096CEF"/>
    <w:rsid w:val="0009714C"/>
    <w:rsid w:val="000A0994"/>
    <w:rsid w:val="000A43D6"/>
    <w:rsid w:val="000A636F"/>
    <w:rsid w:val="000B285E"/>
    <w:rsid w:val="000C07A7"/>
    <w:rsid w:val="000D1EF0"/>
    <w:rsid w:val="000D3237"/>
    <w:rsid w:val="000D4B0F"/>
    <w:rsid w:val="000D6053"/>
    <w:rsid w:val="000D6080"/>
    <w:rsid w:val="000E175D"/>
    <w:rsid w:val="000E1886"/>
    <w:rsid w:val="000E2FFD"/>
    <w:rsid w:val="000E3350"/>
    <w:rsid w:val="000F32A8"/>
    <w:rsid w:val="000F73B3"/>
    <w:rsid w:val="00100591"/>
    <w:rsid w:val="0010221A"/>
    <w:rsid w:val="00104622"/>
    <w:rsid w:val="00105304"/>
    <w:rsid w:val="00112229"/>
    <w:rsid w:val="00114652"/>
    <w:rsid w:val="00115847"/>
    <w:rsid w:val="00117B13"/>
    <w:rsid w:val="001225DB"/>
    <w:rsid w:val="00130215"/>
    <w:rsid w:val="00133686"/>
    <w:rsid w:val="00135D27"/>
    <w:rsid w:val="001364DC"/>
    <w:rsid w:val="001375FC"/>
    <w:rsid w:val="001422C1"/>
    <w:rsid w:val="00146E58"/>
    <w:rsid w:val="0015025F"/>
    <w:rsid w:val="00150861"/>
    <w:rsid w:val="00155EA3"/>
    <w:rsid w:val="00156A17"/>
    <w:rsid w:val="00157AF2"/>
    <w:rsid w:val="00162350"/>
    <w:rsid w:val="0016311C"/>
    <w:rsid w:val="00164F24"/>
    <w:rsid w:val="00165525"/>
    <w:rsid w:val="0016660A"/>
    <w:rsid w:val="00166CE0"/>
    <w:rsid w:val="00167FC1"/>
    <w:rsid w:val="0017050A"/>
    <w:rsid w:val="00172E6A"/>
    <w:rsid w:val="0018025B"/>
    <w:rsid w:val="0018338C"/>
    <w:rsid w:val="0018339C"/>
    <w:rsid w:val="0018630E"/>
    <w:rsid w:val="001864EE"/>
    <w:rsid w:val="00190C77"/>
    <w:rsid w:val="00196DAC"/>
    <w:rsid w:val="001A010F"/>
    <w:rsid w:val="001A1110"/>
    <w:rsid w:val="001A1D6C"/>
    <w:rsid w:val="001A7464"/>
    <w:rsid w:val="001B2A16"/>
    <w:rsid w:val="001B49BE"/>
    <w:rsid w:val="001C07E7"/>
    <w:rsid w:val="001C21C7"/>
    <w:rsid w:val="001D5835"/>
    <w:rsid w:val="001E117F"/>
    <w:rsid w:val="001E4A84"/>
    <w:rsid w:val="001F1E50"/>
    <w:rsid w:val="001F1E6B"/>
    <w:rsid w:val="001F2538"/>
    <w:rsid w:val="001F3008"/>
    <w:rsid w:val="001F55CF"/>
    <w:rsid w:val="0020036B"/>
    <w:rsid w:val="002066CD"/>
    <w:rsid w:val="00206BB7"/>
    <w:rsid w:val="0021010F"/>
    <w:rsid w:val="002138D9"/>
    <w:rsid w:val="002157A6"/>
    <w:rsid w:val="00215D18"/>
    <w:rsid w:val="00216BBF"/>
    <w:rsid w:val="00216F48"/>
    <w:rsid w:val="00223371"/>
    <w:rsid w:val="00223D6E"/>
    <w:rsid w:val="00230B8E"/>
    <w:rsid w:val="0023139A"/>
    <w:rsid w:val="002321E9"/>
    <w:rsid w:val="002329B7"/>
    <w:rsid w:val="002411E4"/>
    <w:rsid w:val="00242658"/>
    <w:rsid w:val="00242D5F"/>
    <w:rsid w:val="00244152"/>
    <w:rsid w:val="00245F2A"/>
    <w:rsid w:val="00247DEE"/>
    <w:rsid w:val="00257D91"/>
    <w:rsid w:val="00261C34"/>
    <w:rsid w:val="002645B8"/>
    <w:rsid w:val="00266A8A"/>
    <w:rsid w:val="002717A1"/>
    <w:rsid w:val="00272748"/>
    <w:rsid w:val="00274850"/>
    <w:rsid w:val="0027623E"/>
    <w:rsid w:val="002809DB"/>
    <w:rsid w:val="0028140B"/>
    <w:rsid w:val="00290FF1"/>
    <w:rsid w:val="00291D9A"/>
    <w:rsid w:val="00293163"/>
    <w:rsid w:val="002945AD"/>
    <w:rsid w:val="002959DD"/>
    <w:rsid w:val="00297982"/>
    <w:rsid w:val="002A015F"/>
    <w:rsid w:val="002A22B2"/>
    <w:rsid w:val="002B2C26"/>
    <w:rsid w:val="002B4200"/>
    <w:rsid w:val="002B547C"/>
    <w:rsid w:val="002B5C9F"/>
    <w:rsid w:val="002B601F"/>
    <w:rsid w:val="002B77AA"/>
    <w:rsid w:val="002C08A5"/>
    <w:rsid w:val="002C1492"/>
    <w:rsid w:val="002C224F"/>
    <w:rsid w:val="002C5688"/>
    <w:rsid w:val="002C75DF"/>
    <w:rsid w:val="002D06E4"/>
    <w:rsid w:val="002D47C8"/>
    <w:rsid w:val="002D4C8E"/>
    <w:rsid w:val="002D69C4"/>
    <w:rsid w:val="002E16A3"/>
    <w:rsid w:val="002E4E3C"/>
    <w:rsid w:val="002E5FEE"/>
    <w:rsid w:val="002F110D"/>
    <w:rsid w:val="002F15DE"/>
    <w:rsid w:val="002F3973"/>
    <w:rsid w:val="002F448F"/>
    <w:rsid w:val="002F66A0"/>
    <w:rsid w:val="002F70BF"/>
    <w:rsid w:val="002F77DB"/>
    <w:rsid w:val="00300050"/>
    <w:rsid w:val="0030323F"/>
    <w:rsid w:val="003103BB"/>
    <w:rsid w:val="0031343C"/>
    <w:rsid w:val="00313D90"/>
    <w:rsid w:val="0032115F"/>
    <w:rsid w:val="00321CE8"/>
    <w:rsid w:val="00322E8A"/>
    <w:rsid w:val="00324730"/>
    <w:rsid w:val="0032528B"/>
    <w:rsid w:val="00325757"/>
    <w:rsid w:val="0033019E"/>
    <w:rsid w:val="003310C5"/>
    <w:rsid w:val="003334A5"/>
    <w:rsid w:val="003364EE"/>
    <w:rsid w:val="00341E76"/>
    <w:rsid w:val="0034445F"/>
    <w:rsid w:val="00344EE8"/>
    <w:rsid w:val="00345290"/>
    <w:rsid w:val="00346AF2"/>
    <w:rsid w:val="00353B86"/>
    <w:rsid w:val="0036103A"/>
    <w:rsid w:val="003625FB"/>
    <w:rsid w:val="00362FD2"/>
    <w:rsid w:val="00366939"/>
    <w:rsid w:val="00367453"/>
    <w:rsid w:val="0036784D"/>
    <w:rsid w:val="00373564"/>
    <w:rsid w:val="00377893"/>
    <w:rsid w:val="00380C41"/>
    <w:rsid w:val="00381652"/>
    <w:rsid w:val="00382933"/>
    <w:rsid w:val="00383835"/>
    <w:rsid w:val="00384335"/>
    <w:rsid w:val="00386B8D"/>
    <w:rsid w:val="00390A6C"/>
    <w:rsid w:val="00396E00"/>
    <w:rsid w:val="003A19C1"/>
    <w:rsid w:val="003A20EF"/>
    <w:rsid w:val="003A5D06"/>
    <w:rsid w:val="003A6C4E"/>
    <w:rsid w:val="003B1C02"/>
    <w:rsid w:val="003B4045"/>
    <w:rsid w:val="003B457F"/>
    <w:rsid w:val="003B47F5"/>
    <w:rsid w:val="003B5828"/>
    <w:rsid w:val="003C2E87"/>
    <w:rsid w:val="003C4B9A"/>
    <w:rsid w:val="003C5164"/>
    <w:rsid w:val="003C5670"/>
    <w:rsid w:val="003C741C"/>
    <w:rsid w:val="003D2459"/>
    <w:rsid w:val="003D2EA5"/>
    <w:rsid w:val="003D3317"/>
    <w:rsid w:val="003D45BD"/>
    <w:rsid w:val="003E0C5D"/>
    <w:rsid w:val="003E4B38"/>
    <w:rsid w:val="003F241E"/>
    <w:rsid w:val="003F4349"/>
    <w:rsid w:val="003F559A"/>
    <w:rsid w:val="003F61F1"/>
    <w:rsid w:val="004009FF"/>
    <w:rsid w:val="004021AF"/>
    <w:rsid w:val="004047FD"/>
    <w:rsid w:val="0040627C"/>
    <w:rsid w:val="00411772"/>
    <w:rsid w:val="00412596"/>
    <w:rsid w:val="004134AD"/>
    <w:rsid w:val="00416435"/>
    <w:rsid w:val="004206D8"/>
    <w:rsid w:val="0043088F"/>
    <w:rsid w:val="004310EF"/>
    <w:rsid w:val="00437B8F"/>
    <w:rsid w:val="004420D7"/>
    <w:rsid w:val="00446516"/>
    <w:rsid w:val="004466A3"/>
    <w:rsid w:val="00446FBF"/>
    <w:rsid w:val="00450A7B"/>
    <w:rsid w:val="004534C3"/>
    <w:rsid w:val="00453B73"/>
    <w:rsid w:val="00454394"/>
    <w:rsid w:val="00460B3C"/>
    <w:rsid w:val="00460ECF"/>
    <w:rsid w:val="00461DC4"/>
    <w:rsid w:val="00462CF9"/>
    <w:rsid w:val="004639A2"/>
    <w:rsid w:val="00465820"/>
    <w:rsid w:val="00471551"/>
    <w:rsid w:val="0047468F"/>
    <w:rsid w:val="00476AC8"/>
    <w:rsid w:val="0047758F"/>
    <w:rsid w:val="0048379F"/>
    <w:rsid w:val="00483B82"/>
    <w:rsid w:val="004927A8"/>
    <w:rsid w:val="004949F7"/>
    <w:rsid w:val="004961CC"/>
    <w:rsid w:val="00496350"/>
    <w:rsid w:val="004978F6"/>
    <w:rsid w:val="004A386D"/>
    <w:rsid w:val="004B0191"/>
    <w:rsid w:val="004B07AF"/>
    <w:rsid w:val="004B1244"/>
    <w:rsid w:val="004B448F"/>
    <w:rsid w:val="004B4A42"/>
    <w:rsid w:val="004B557D"/>
    <w:rsid w:val="004B7B3E"/>
    <w:rsid w:val="004C07D4"/>
    <w:rsid w:val="004C1479"/>
    <w:rsid w:val="004C49E6"/>
    <w:rsid w:val="004D6C7F"/>
    <w:rsid w:val="004E305B"/>
    <w:rsid w:val="004E5C2B"/>
    <w:rsid w:val="004E644F"/>
    <w:rsid w:val="004E7448"/>
    <w:rsid w:val="004F3920"/>
    <w:rsid w:val="004F4B1C"/>
    <w:rsid w:val="004F4E3F"/>
    <w:rsid w:val="004F59B7"/>
    <w:rsid w:val="004F72E2"/>
    <w:rsid w:val="004F7428"/>
    <w:rsid w:val="00500FF4"/>
    <w:rsid w:val="005013F2"/>
    <w:rsid w:val="00502052"/>
    <w:rsid w:val="00502836"/>
    <w:rsid w:val="00504E11"/>
    <w:rsid w:val="005053C1"/>
    <w:rsid w:val="00505D98"/>
    <w:rsid w:val="00507EE9"/>
    <w:rsid w:val="00514619"/>
    <w:rsid w:val="00515BF5"/>
    <w:rsid w:val="0051719A"/>
    <w:rsid w:val="0051747F"/>
    <w:rsid w:val="00517D0E"/>
    <w:rsid w:val="00520D24"/>
    <w:rsid w:val="00521769"/>
    <w:rsid w:val="00524113"/>
    <w:rsid w:val="00530DA8"/>
    <w:rsid w:val="00535E81"/>
    <w:rsid w:val="00537677"/>
    <w:rsid w:val="00541752"/>
    <w:rsid w:val="0054299A"/>
    <w:rsid w:val="005433B6"/>
    <w:rsid w:val="00543D92"/>
    <w:rsid w:val="00546B7E"/>
    <w:rsid w:val="00550446"/>
    <w:rsid w:val="00552353"/>
    <w:rsid w:val="00554213"/>
    <w:rsid w:val="0055429B"/>
    <w:rsid w:val="00555369"/>
    <w:rsid w:val="00556FE5"/>
    <w:rsid w:val="005604AF"/>
    <w:rsid w:val="005614F5"/>
    <w:rsid w:val="00562F9D"/>
    <w:rsid w:val="00564A08"/>
    <w:rsid w:val="005664F2"/>
    <w:rsid w:val="00570389"/>
    <w:rsid w:val="005707CD"/>
    <w:rsid w:val="00571024"/>
    <w:rsid w:val="0057298F"/>
    <w:rsid w:val="00576DFC"/>
    <w:rsid w:val="00576EE9"/>
    <w:rsid w:val="005800A5"/>
    <w:rsid w:val="00581CF4"/>
    <w:rsid w:val="00584947"/>
    <w:rsid w:val="005873E5"/>
    <w:rsid w:val="00587F61"/>
    <w:rsid w:val="00590045"/>
    <w:rsid w:val="005917EB"/>
    <w:rsid w:val="0059363B"/>
    <w:rsid w:val="00594EA3"/>
    <w:rsid w:val="00596187"/>
    <w:rsid w:val="005A2195"/>
    <w:rsid w:val="005A3884"/>
    <w:rsid w:val="005A5F49"/>
    <w:rsid w:val="005B203E"/>
    <w:rsid w:val="005B63FC"/>
    <w:rsid w:val="005C0734"/>
    <w:rsid w:val="005C2E9A"/>
    <w:rsid w:val="005D1CFA"/>
    <w:rsid w:val="005D5C93"/>
    <w:rsid w:val="005D6988"/>
    <w:rsid w:val="005E297C"/>
    <w:rsid w:val="005E4245"/>
    <w:rsid w:val="005E4EED"/>
    <w:rsid w:val="005E6FE0"/>
    <w:rsid w:val="005F07C6"/>
    <w:rsid w:val="005F574C"/>
    <w:rsid w:val="005F72D0"/>
    <w:rsid w:val="00600966"/>
    <w:rsid w:val="00602959"/>
    <w:rsid w:val="006118A2"/>
    <w:rsid w:val="0061547E"/>
    <w:rsid w:val="00620D51"/>
    <w:rsid w:val="006211E9"/>
    <w:rsid w:val="006220FA"/>
    <w:rsid w:val="00622BF1"/>
    <w:rsid w:val="006305EE"/>
    <w:rsid w:val="00634712"/>
    <w:rsid w:val="00636BA6"/>
    <w:rsid w:val="006376DF"/>
    <w:rsid w:val="0064271A"/>
    <w:rsid w:val="00644D53"/>
    <w:rsid w:val="00645CE3"/>
    <w:rsid w:val="00652B5F"/>
    <w:rsid w:val="00652C6E"/>
    <w:rsid w:val="00653501"/>
    <w:rsid w:val="00653CD1"/>
    <w:rsid w:val="006556A7"/>
    <w:rsid w:val="00661019"/>
    <w:rsid w:val="00661BC7"/>
    <w:rsid w:val="00663116"/>
    <w:rsid w:val="00671E92"/>
    <w:rsid w:val="00673356"/>
    <w:rsid w:val="00680723"/>
    <w:rsid w:val="00681336"/>
    <w:rsid w:val="00682E01"/>
    <w:rsid w:val="00684302"/>
    <w:rsid w:val="00685A71"/>
    <w:rsid w:val="00690F92"/>
    <w:rsid w:val="0069354D"/>
    <w:rsid w:val="006945B0"/>
    <w:rsid w:val="0069514D"/>
    <w:rsid w:val="006A1CD5"/>
    <w:rsid w:val="006A428F"/>
    <w:rsid w:val="006A47DA"/>
    <w:rsid w:val="006A7E3D"/>
    <w:rsid w:val="006B30AA"/>
    <w:rsid w:val="006B343A"/>
    <w:rsid w:val="006C25F8"/>
    <w:rsid w:val="006C40AF"/>
    <w:rsid w:val="006C5DE0"/>
    <w:rsid w:val="006C6E58"/>
    <w:rsid w:val="006C6EB9"/>
    <w:rsid w:val="006C7D77"/>
    <w:rsid w:val="006D139A"/>
    <w:rsid w:val="006D314B"/>
    <w:rsid w:val="006D33E3"/>
    <w:rsid w:val="006D5FAE"/>
    <w:rsid w:val="006D6886"/>
    <w:rsid w:val="006E0213"/>
    <w:rsid w:val="006E0DF7"/>
    <w:rsid w:val="006E261E"/>
    <w:rsid w:val="006E4589"/>
    <w:rsid w:val="006E7113"/>
    <w:rsid w:val="006F26E2"/>
    <w:rsid w:val="006F4B7F"/>
    <w:rsid w:val="0070318E"/>
    <w:rsid w:val="00703C2F"/>
    <w:rsid w:val="00704DCD"/>
    <w:rsid w:val="0070512F"/>
    <w:rsid w:val="007074F7"/>
    <w:rsid w:val="00707C2B"/>
    <w:rsid w:val="00710AB2"/>
    <w:rsid w:val="00711A70"/>
    <w:rsid w:val="007152E5"/>
    <w:rsid w:val="0072139B"/>
    <w:rsid w:val="00722E24"/>
    <w:rsid w:val="007402E3"/>
    <w:rsid w:val="007434CC"/>
    <w:rsid w:val="00743C36"/>
    <w:rsid w:val="00755451"/>
    <w:rsid w:val="00760E58"/>
    <w:rsid w:val="007613DB"/>
    <w:rsid w:val="00763A32"/>
    <w:rsid w:val="00764580"/>
    <w:rsid w:val="00764F68"/>
    <w:rsid w:val="00766D9F"/>
    <w:rsid w:val="00771EF0"/>
    <w:rsid w:val="00773A36"/>
    <w:rsid w:val="00775AEC"/>
    <w:rsid w:val="00777D96"/>
    <w:rsid w:val="007802AB"/>
    <w:rsid w:val="007821B5"/>
    <w:rsid w:val="00785689"/>
    <w:rsid w:val="00790596"/>
    <w:rsid w:val="007912BE"/>
    <w:rsid w:val="00791CB6"/>
    <w:rsid w:val="007942A1"/>
    <w:rsid w:val="00794ADE"/>
    <w:rsid w:val="00795479"/>
    <w:rsid w:val="00797845"/>
    <w:rsid w:val="007A02F8"/>
    <w:rsid w:val="007A50D4"/>
    <w:rsid w:val="007A7D03"/>
    <w:rsid w:val="007B28B8"/>
    <w:rsid w:val="007B35A8"/>
    <w:rsid w:val="007B4AFA"/>
    <w:rsid w:val="007B7BCB"/>
    <w:rsid w:val="007C0FC8"/>
    <w:rsid w:val="007C2C20"/>
    <w:rsid w:val="007C4054"/>
    <w:rsid w:val="007C5834"/>
    <w:rsid w:val="007D1CAF"/>
    <w:rsid w:val="007D3F96"/>
    <w:rsid w:val="007D735B"/>
    <w:rsid w:val="007E0E63"/>
    <w:rsid w:val="007E190D"/>
    <w:rsid w:val="007E2C1B"/>
    <w:rsid w:val="007E2E3E"/>
    <w:rsid w:val="007E645C"/>
    <w:rsid w:val="007F068F"/>
    <w:rsid w:val="007F38FE"/>
    <w:rsid w:val="007F6F58"/>
    <w:rsid w:val="008021EF"/>
    <w:rsid w:val="00812109"/>
    <w:rsid w:val="008132AA"/>
    <w:rsid w:val="00813D2D"/>
    <w:rsid w:val="00813D44"/>
    <w:rsid w:val="00820682"/>
    <w:rsid w:val="00820977"/>
    <w:rsid w:val="008227B1"/>
    <w:rsid w:val="008248C4"/>
    <w:rsid w:val="00825452"/>
    <w:rsid w:val="0082596A"/>
    <w:rsid w:val="00830FE6"/>
    <w:rsid w:val="00835691"/>
    <w:rsid w:val="00840178"/>
    <w:rsid w:val="008419F1"/>
    <w:rsid w:val="00841AF0"/>
    <w:rsid w:val="00842AD8"/>
    <w:rsid w:val="008477B6"/>
    <w:rsid w:val="008512AE"/>
    <w:rsid w:val="0085397A"/>
    <w:rsid w:val="008546EA"/>
    <w:rsid w:val="00854C0B"/>
    <w:rsid w:val="00854E88"/>
    <w:rsid w:val="008614CD"/>
    <w:rsid w:val="0086354C"/>
    <w:rsid w:val="00870903"/>
    <w:rsid w:val="00871FA0"/>
    <w:rsid w:val="008728EE"/>
    <w:rsid w:val="008751EA"/>
    <w:rsid w:val="008758B4"/>
    <w:rsid w:val="00876413"/>
    <w:rsid w:val="00880018"/>
    <w:rsid w:val="00881762"/>
    <w:rsid w:val="00883E3B"/>
    <w:rsid w:val="00885351"/>
    <w:rsid w:val="00890B1D"/>
    <w:rsid w:val="008A347E"/>
    <w:rsid w:val="008A7B37"/>
    <w:rsid w:val="008B0FC7"/>
    <w:rsid w:val="008B1936"/>
    <w:rsid w:val="008B1E88"/>
    <w:rsid w:val="008C0565"/>
    <w:rsid w:val="008C06E4"/>
    <w:rsid w:val="008C3DCC"/>
    <w:rsid w:val="008C7525"/>
    <w:rsid w:val="008D0370"/>
    <w:rsid w:val="008D5443"/>
    <w:rsid w:val="008D6A16"/>
    <w:rsid w:val="008E1A91"/>
    <w:rsid w:val="008E46E3"/>
    <w:rsid w:val="008E5BB7"/>
    <w:rsid w:val="008E645B"/>
    <w:rsid w:val="008E7B3D"/>
    <w:rsid w:val="008F2282"/>
    <w:rsid w:val="008F2AC2"/>
    <w:rsid w:val="008F5DE7"/>
    <w:rsid w:val="008F6C2E"/>
    <w:rsid w:val="008F7B9E"/>
    <w:rsid w:val="008F7D44"/>
    <w:rsid w:val="0090328B"/>
    <w:rsid w:val="00903E46"/>
    <w:rsid w:val="009076CD"/>
    <w:rsid w:val="0091070B"/>
    <w:rsid w:val="00910F5C"/>
    <w:rsid w:val="0091432B"/>
    <w:rsid w:val="00916652"/>
    <w:rsid w:val="00920524"/>
    <w:rsid w:val="00920BB9"/>
    <w:rsid w:val="00925777"/>
    <w:rsid w:val="00932DE6"/>
    <w:rsid w:val="00935789"/>
    <w:rsid w:val="00937B8A"/>
    <w:rsid w:val="00944779"/>
    <w:rsid w:val="00944B79"/>
    <w:rsid w:val="00945882"/>
    <w:rsid w:val="00946793"/>
    <w:rsid w:val="009471DF"/>
    <w:rsid w:val="009502C1"/>
    <w:rsid w:val="0095705A"/>
    <w:rsid w:val="00957BB3"/>
    <w:rsid w:val="00961181"/>
    <w:rsid w:val="0096119F"/>
    <w:rsid w:val="00961C62"/>
    <w:rsid w:val="00965145"/>
    <w:rsid w:val="009675C7"/>
    <w:rsid w:val="009837BB"/>
    <w:rsid w:val="009846D1"/>
    <w:rsid w:val="009858B6"/>
    <w:rsid w:val="00985F38"/>
    <w:rsid w:val="009905A7"/>
    <w:rsid w:val="0099119B"/>
    <w:rsid w:val="00992271"/>
    <w:rsid w:val="0099272E"/>
    <w:rsid w:val="0099530C"/>
    <w:rsid w:val="009A5DDC"/>
    <w:rsid w:val="009A6621"/>
    <w:rsid w:val="009A6D34"/>
    <w:rsid w:val="009A7879"/>
    <w:rsid w:val="009B47EF"/>
    <w:rsid w:val="009B78A8"/>
    <w:rsid w:val="009C0FEB"/>
    <w:rsid w:val="009C3975"/>
    <w:rsid w:val="009C7466"/>
    <w:rsid w:val="009C7E4D"/>
    <w:rsid w:val="009D395B"/>
    <w:rsid w:val="009D4F29"/>
    <w:rsid w:val="009D6312"/>
    <w:rsid w:val="009E2996"/>
    <w:rsid w:val="009E30AF"/>
    <w:rsid w:val="009E32D2"/>
    <w:rsid w:val="009E4060"/>
    <w:rsid w:val="009E47C5"/>
    <w:rsid w:val="009E4C97"/>
    <w:rsid w:val="009E528A"/>
    <w:rsid w:val="009F36BA"/>
    <w:rsid w:val="009F3D0B"/>
    <w:rsid w:val="009F3D23"/>
    <w:rsid w:val="00A03200"/>
    <w:rsid w:val="00A04635"/>
    <w:rsid w:val="00A05DA7"/>
    <w:rsid w:val="00A07B36"/>
    <w:rsid w:val="00A106E7"/>
    <w:rsid w:val="00A11056"/>
    <w:rsid w:val="00A141F7"/>
    <w:rsid w:val="00A14D0E"/>
    <w:rsid w:val="00A20720"/>
    <w:rsid w:val="00A247FD"/>
    <w:rsid w:val="00A2573D"/>
    <w:rsid w:val="00A25972"/>
    <w:rsid w:val="00A26B05"/>
    <w:rsid w:val="00A325EB"/>
    <w:rsid w:val="00A34A5F"/>
    <w:rsid w:val="00A36E4F"/>
    <w:rsid w:val="00A41985"/>
    <w:rsid w:val="00A4278A"/>
    <w:rsid w:val="00A448DA"/>
    <w:rsid w:val="00A50D75"/>
    <w:rsid w:val="00A517AD"/>
    <w:rsid w:val="00A51ECD"/>
    <w:rsid w:val="00A5725C"/>
    <w:rsid w:val="00A608B8"/>
    <w:rsid w:val="00A6209D"/>
    <w:rsid w:val="00A63393"/>
    <w:rsid w:val="00A6433D"/>
    <w:rsid w:val="00A65757"/>
    <w:rsid w:val="00A65952"/>
    <w:rsid w:val="00A65F95"/>
    <w:rsid w:val="00A661E2"/>
    <w:rsid w:val="00A67C80"/>
    <w:rsid w:val="00A71692"/>
    <w:rsid w:val="00A71833"/>
    <w:rsid w:val="00A729A1"/>
    <w:rsid w:val="00A77CF6"/>
    <w:rsid w:val="00A8018E"/>
    <w:rsid w:val="00A83869"/>
    <w:rsid w:val="00A83F05"/>
    <w:rsid w:val="00A93D3B"/>
    <w:rsid w:val="00A94D0B"/>
    <w:rsid w:val="00A95CDF"/>
    <w:rsid w:val="00A9700C"/>
    <w:rsid w:val="00A97355"/>
    <w:rsid w:val="00AA09B3"/>
    <w:rsid w:val="00AA26D6"/>
    <w:rsid w:val="00AA28D7"/>
    <w:rsid w:val="00AA4A44"/>
    <w:rsid w:val="00AA4A4E"/>
    <w:rsid w:val="00AA4CA5"/>
    <w:rsid w:val="00AB07BE"/>
    <w:rsid w:val="00AB2AA6"/>
    <w:rsid w:val="00AB5DD1"/>
    <w:rsid w:val="00AC3E40"/>
    <w:rsid w:val="00AC5386"/>
    <w:rsid w:val="00AC5776"/>
    <w:rsid w:val="00AD08E8"/>
    <w:rsid w:val="00AD30F5"/>
    <w:rsid w:val="00AD32AD"/>
    <w:rsid w:val="00AD4059"/>
    <w:rsid w:val="00AD5142"/>
    <w:rsid w:val="00AD5A0D"/>
    <w:rsid w:val="00AD7DB4"/>
    <w:rsid w:val="00AE3586"/>
    <w:rsid w:val="00AE4563"/>
    <w:rsid w:val="00AE56B7"/>
    <w:rsid w:val="00AF19C2"/>
    <w:rsid w:val="00AF27DE"/>
    <w:rsid w:val="00AF47B8"/>
    <w:rsid w:val="00AF548C"/>
    <w:rsid w:val="00AF6F21"/>
    <w:rsid w:val="00B02BA4"/>
    <w:rsid w:val="00B03582"/>
    <w:rsid w:val="00B03A56"/>
    <w:rsid w:val="00B03DA9"/>
    <w:rsid w:val="00B04EF9"/>
    <w:rsid w:val="00B12988"/>
    <w:rsid w:val="00B1701E"/>
    <w:rsid w:val="00B2080E"/>
    <w:rsid w:val="00B211F0"/>
    <w:rsid w:val="00B21C69"/>
    <w:rsid w:val="00B21E75"/>
    <w:rsid w:val="00B31029"/>
    <w:rsid w:val="00B52735"/>
    <w:rsid w:val="00B54A14"/>
    <w:rsid w:val="00B54DDE"/>
    <w:rsid w:val="00B5656E"/>
    <w:rsid w:val="00B61696"/>
    <w:rsid w:val="00B62C8F"/>
    <w:rsid w:val="00B63298"/>
    <w:rsid w:val="00B64195"/>
    <w:rsid w:val="00B646D0"/>
    <w:rsid w:val="00B648E2"/>
    <w:rsid w:val="00B65A22"/>
    <w:rsid w:val="00B70FCB"/>
    <w:rsid w:val="00B71A48"/>
    <w:rsid w:val="00B73C78"/>
    <w:rsid w:val="00B75650"/>
    <w:rsid w:val="00B766D0"/>
    <w:rsid w:val="00B76D55"/>
    <w:rsid w:val="00B83C9B"/>
    <w:rsid w:val="00B85E4B"/>
    <w:rsid w:val="00B87A2D"/>
    <w:rsid w:val="00B907D7"/>
    <w:rsid w:val="00B93EC1"/>
    <w:rsid w:val="00B95FFF"/>
    <w:rsid w:val="00B968C9"/>
    <w:rsid w:val="00B96F97"/>
    <w:rsid w:val="00B973D5"/>
    <w:rsid w:val="00B9753F"/>
    <w:rsid w:val="00B9757B"/>
    <w:rsid w:val="00BB20C2"/>
    <w:rsid w:val="00BB56BA"/>
    <w:rsid w:val="00BB5CF1"/>
    <w:rsid w:val="00BB61A2"/>
    <w:rsid w:val="00BC12D3"/>
    <w:rsid w:val="00BC33DB"/>
    <w:rsid w:val="00BD0833"/>
    <w:rsid w:val="00BD2BB6"/>
    <w:rsid w:val="00BD4EC8"/>
    <w:rsid w:val="00BD4ED6"/>
    <w:rsid w:val="00BE3BB2"/>
    <w:rsid w:val="00BE54B1"/>
    <w:rsid w:val="00BE5BD2"/>
    <w:rsid w:val="00BE6D19"/>
    <w:rsid w:val="00BE7E29"/>
    <w:rsid w:val="00BF09F0"/>
    <w:rsid w:val="00BF0C0A"/>
    <w:rsid w:val="00BF5AD9"/>
    <w:rsid w:val="00BF79D0"/>
    <w:rsid w:val="00BF7AFE"/>
    <w:rsid w:val="00C02F36"/>
    <w:rsid w:val="00C043B0"/>
    <w:rsid w:val="00C05601"/>
    <w:rsid w:val="00C05965"/>
    <w:rsid w:val="00C05EE3"/>
    <w:rsid w:val="00C10F4C"/>
    <w:rsid w:val="00C12034"/>
    <w:rsid w:val="00C14013"/>
    <w:rsid w:val="00C141E3"/>
    <w:rsid w:val="00C21806"/>
    <w:rsid w:val="00C2190A"/>
    <w:rsid w:val="00C22DD4"/>
    <w:rsid w:val="00C231FB"/>
    <w:rsid w:val="00C24848"/>
    <w:rsid w:val="00C24BD6"/>
    <w:rsid w:val="00C2544D"/>
    <w:rsid w:val="00C3053A"/>
    <w:rsid w:val="00C30A06"/>
    <w:rsid w:val="00C331C7"/>
    <w:rsid w:val="00C356B3"/>
    <w:rsid w:val="00C428FC"/>
    <w:rsid w:val="00C45198"/>
    <w:rsid w:val="00C5063F"/>
    <w:rsid w:val="00C55BEE"/>
    <w:rsid w:val="00C5658B"/>
    <w:rsid w:val="00C61BFB"/>
    <w:rsid w:val="00C67A1B"/>
    <w:rsid w:val="00C763AF"/>
    <w:rsid w:val="00C77BA1"/>
    <w:rsid w:val="00C810F1"/>
    <w:rsid w:val="00C811B7"/>
    <w:rsid w:val="00C838B8"/>
    <w:rsid w:val="00C83CB4"/>
    <w:rsid w:val="00C85F09"/>
    <w:rsid w:val="00C877C4"/>
    <w:rsid w:val="00C926F7"/>
    <w:rsid w:val="00C937B6"/>
    <w:rsid w:val="00C940C8"/>
    <w:rsid w:val="00CA0DF2"/>
    <w:rsid w:val="00CA416A"/>
    <w:rsid w:val="00CA6031"/>
    <w:rsid w:val="00CA6535"/>
    <w:rsid w:val="00CB076A"/>
    <w:rsid w:val="00CB0EA1"/>
    <w:rsid w:val="00CB3F82"/>
    <w:rsid w:val="00CB6737"/>
    <w:rsid w:val="00CC0A3E"/>
    <w:rsid w:val="00CC2323"/>
    <w:rsid w:val="00CC4080"/>
    <w:rsid w:val="00CC58D3"/>
    <w:rsid w:val="00CC5B2F"/>
    <w:rsid w:val="00CD2401"/>
    <w:rsid w:val="00CD33AC"/>
    <w:rsid w:val="00CD729E"/>
    <w:rsid w:val="00CF0E7A"/>
    <w:rsid w:val="00CF4541"/>
    <w:rsid w:val="00D00CEE"/>
    <w:rsid w:val="00D02713"/>
    <w:rsid w:val="00D0356F"/>
    <w:rsid w:val="00D05283"/>
    <w:rsid w:val="00D0669B"/>
    <w:rsid w:val="00D1014E"/>
    <w:rsid w:val="00D1614F"/>
    <w:rsid w:val="00D1763E"/>
    <w:rsid w:val="00D23FF8"/>
    <w:rsid w:val="00D2682E"/>
    <w:rsid w:val="00D37F76"/>
    <w:rsid w:val="00D435D3"/>
    <w:rsid w:val="00D45071"/>
    <w:rsid w:val="00D470BF"/>
    <w:rsid w:val="00D47F6B"/>
    <w:rsid w:val="00D507AF"/>
    <w:rsid w:val="00D5118F"/>
    <w:rsid w:val="00D515C6"/>
    <w:rsid w:val="00D519EA"/>
    <w:rsid w:val="00D5281E"/>
    <w:rsid w:val="00D53089"/>
    <w:rsid w:val="00D61D22"/>
    <w:rsid w:val="00D62581"/>
    <w:rsid w:val="00D62F0C"/>
    <w:rsid w:val="00D63663"/>
    <w:rsid w:val="00D64FE9"/>
    <w:rsid w:val="00D67A2F"/>
    <w:rsid w:val="00D67B4A"/>
    <w:rsid w:val="00D75022"/>
    <w:rsid w:val="00D75145"/>
    <w:rsid w:val="00D77864"/>
    <w:rsid w:val="00D8003C"/>
    <w:rsid w:val="00D83397"/>
    <w:rsid w:val="00D86181"/>
    <w:rsid w:val="00D8740C"/>
    <w:rsid w:val="00D90EAA"/>
    <w:rsid w:val="00D92FCC"/>
    <w:rsid w:val="00D95323"/>
    <w:rsid w:val="00D96023"/>
    <w:rsid w:val="00D97CE4"/>
    <w:rsid w:val="00DA2F2E"/>
    <w:rsid w:val="00DA39ED"/>
    <w:rsid w:val="00DA4B22"/>
    <w:rsid w:val="00DA5B73"/>
    <w:rsid w:val="00DA651B"/>
    <w:rsid w:val="00DA66EC"/>
    <w:rsid w:val="00DA7BB4"/>
    <w:rsid w:val="00DB0B2D"/>
    <w:rsid w:val="00DB42BB"/>
    <w:rsid w:val="00DB63F3"/>
    <w:rsid w:val="00DC3DE6"/>
    <w:rsid w:val="00DD1729"/>
    <w:rsid w:val="00DD243B"/>
    <w:rsid w:val="00DD3C87"/>
    <w:rsid w:val="00DD5E91"/>
    <w:rsid w:val="00DD6F83"/>
    <w:rsid w:val="00DE1019"/>
    <w:rsid w:val="00DE3C03"/>
    <w:rsid w:val="00DE6EE4"/>
    <w:rsid w:val="00DE7BCA"/>
    <w:rsid w:val="00DF1797"/>
    <w:rsid w:val="00DF22A0"/>
    <w:rsid w:val="00DF3636"/>
    <w:rsid w:val="00DF5993"/>
    <w:rsid w:val="00E00846"/>
    <w:rsid w:val="00E0134B"/>
    <w:rsid w:val="00E01418"/>
    <w:rsid w:val="00E01725"/>
    <w:rsid w:val="00E07223"/>
    <w:rsid w:val="00E12B34"/>
    <w:rsid w:val="00E1300B"/>
    <w:rsid w:val="00E15F63"/>
    <w:rsid w:val="00E1630F"/>
    <w:rsid w:val="00E16B70"/>
    <w:rsid w:val="00E16DDA"/>
    <w:rsid w:val="00E205CC"/>
    <w:rsid w:val="00E21B57"/>
    <w:rsid w:val="00E266A3"/>
    <w:rsid w:val="00E26B6A"/>
    <w:rsid w:val="00E27522"/>
    <w:rsid w:val="00E3073A"/>
    <w:rsid w:val="00E3132E"/>
    <w:rsid w:val="00E315C9"/>
    <w:rsid w:val="00E31FCC"/>
    <w:rsid w:val="00E353BA"/>
    <w:rsid w:val="00E372B9"/>
    <w:rsid w:val="00E435CC"/>
    <w:rsid w:val="00E43C90"/>
    <w:rsid w:val="00E54F9E"/>
    <w:rsid w:val="00E55F50"/>
    <w:rsid w:val="00E56094"/>
    <w:rsid w:val="00E56F0F"/>
    <w:rsid w:val="00E626D3"/>
    <w:rsid w:val="00E6449A"/>
    <w:rsid w:val="00E66C30"/>
    <w:rsid w:val="00E6733B"/>
    <w:rsid w:val="00E70A92"/>
    <w:rsid w:val="00E7146E"/>
    <w:rsid w:val="00E73972"/>
    <w:rsid w:val="00E77276"/>
    <w:rsid w:val="00E80578"/>
    <w:rsid w:val="00E83133"/>
    <w:rsid w:val="00E842B7"/>
    <w:rsid w:val="00E91F02"/>
    <w:rsid w:val="00E92AC1"/>
    <w:rsid w:val="00E92C94"/>
    <w:rsid w:val="00E9349E"/>
    <w:rsid w:val="00E959D7"/>
    <w:rsid w:val="00EA0CA7"/>
    <w:rsid w:val="00EA40C9"/>
    <w:rsid w:val="00EB0CB0"/>
    <w:rsid w:val="00EB2F98"/>
    <w:rsid w:val="00EB6794"/>
    <w:rsid w:val="00EB6925"/>
    <w:rsid w:val="00EB7FCE"/>
    <w:rsid w:val="00EC0A0A"/>
    <w:rsid w:val="00EC0FFC"/>
    <w:rsid w:val="00EC31E2"/>
    <w:rsid w:val="00EC3B07"/>
    <w:rsid w:val="00EC4435"/>
    <w:rsid w:val="00ED0AA5"/>
    <w:rsid w:val="00ED1F07"/>
    <w:rsid w:val="00ED1F5B"/>
    <w:rsid w:val="00ED2776"/>
    <w:rsid w:val="00ED7E17"/>
    <w:rsid w:val="00EE0528"/>
    <w:rsid w:val="00EE0AC9"/>
    <w:rsid w:val="00EE0C92"/>
    <w:rsid w:val="00EE438B"/>
    <w:rsid w:val="00EE6800"/>
    <w:rsid w:val="00EF04E1"/>
    <w:rsid w:val="00EF06D5"/>
    <w:rsid w:val="00EF2F47"/>
    <w:rsid w:val="00EF5F3F"/>
    <w:rsid w:val="00EF7A3B"/>
    <w:rsid w:val="00F02C10"/>
    <w:rsid w:val="00F0348F"/>
    <w:rsid w:val="00F03B86"/>
    <w:rsid w:val="00F0609D"/>
    <w:rsid w:val="00F068AF"/>
    <w:rsid w:val="00F078A4"/>
    <w:rsid w:val="00F078F8"/>
    <w:rsid w:val="00F120CC"/>
    <w:rsid w:val="00F16DEB"/>
    <w:rsid w:val="00F20FAF"/>
    <w:rsid w:val="00F216F7"/>
    <w:rsid w:val="00F25085"/>
    <w:rsid w:val="00F256BC"/>
    <w:rsid w:val="00F26AE1"/>
    <w:rsid w:val="00F314E2"/>
    <w:rsid w:val="00F336DA"/>
    <w:rsid w:val="00F350A6"/>
    <w:rsid w:val="00F35ABB"/>
    <w:rsid w:val="00F35DAC"/>
    <w:rsid w:val="00F35EFA"/>
    <w:rsid w:val="00F40432"/>
    <w:rsid w:val="00F4048D"/>
    <w:rsid w:val="00F41E5A"/>
    <w:rsid w:val="00F43E04"/>
    <w:rsid w:val="00F4475C"/>
    <w:rsid w:val="00F45D82"/>
    <w:rsid w:val="00F55BE0"/>
    <w:rsid w:val="00F56ADC"/>
    <w:rsid w:val="00F57280"/>
    <w:rsid w:val="00F57536"/>
    <w:rsid w:val="00F602B4"/>
    <w:rsid w:val="00F631FA"/>
    <w:rsid w:val="00F649AA"/>
    <w:rsid w:val="00F65D23"/>
    <w:rsid w:val="00F77D8E"/>
    <w:rsid w:val="00F8299A"/>
    <w:rsid w:val="00F82A87"/>
    <w:rsid w:val="00F85A6D"/>
    <w:rsid w:val="00F85EF3"/>
    <w:rsid w:val="00F9152B"/>
    <w:rsid w:val="00F92C89"/>
    <w:rsid w:val="00F94202"/>
    <w:rsid w:val="00F946E7"/>
    <w:rsid w:val="00F9553A"/>
    <w:rsid w:val="00F96EA0"/>
    <w:rsid w:val="00F97A5B"/>
    <w:rsid w:val="00F97CA1"/>
    <w:rsid w:val="00FA1FBB"/>
    <w:rsid w:val="00FA2928"/>
    <w:rsid w:val="00FA44BB"/>
    <w:rsid w:val="00FA59D1"/>
    <w:rsid w:val="00FA76DF"/>
    <w:rsid w:val="00FA77FD"/>
    <w:rsid w:val="00FA7A89"/>
    <w:rsid w:val="00FB54D8"/>
    <w:rsid w:val="00FB5A8E"/>
    <w:rsid w:val="00FC2434"/>
    <w:rsid w:val="00FC2550"/>
    <w:rsid w:val="00FC2578"/>
    <w:rsid w:val="00FC2B70"/>
    <w:rsid w:val="00FC4C53"/>
    <w:rsid w:val="00FC5222"/>
    <w:rsid w:val="00FD03D1"/>
    <w:rsid w:val="00FD35E9"/>
    <w:rsid w:val="00FD5AD7"/>
    <w:rsid w:val="00FD6F2F"/>
    <w:rsid w:val="00FE6A0A"/>
    <w:rsid w:val="00FE7F8A"/>
    <w:rsid w:val="00FF4F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C1AAB0"/>
  <w15:chartTrackingRefBased/>
  <w15:docId w15:val="{2DE48E29-8659-4F69-83B4-A7B40310A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7"/>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1">
    <w:name w:val="Body Text Char1"/>
    <w:link w:val="BodyText"/>
    <w:rsid w:val="00EC31E2"/>
    <w:rPr>
      <w:lang w:val="en-GB" w:eastAsia="en-GB" w:bidi="ar-SA"/>
    </w:rPr>
  </w:style>
  <w:style w:type="character" w:customStyle="1" w:styleId="BodyTextChar">
    <w:name w:val="Body Text Char"/>
    <w:uiPriority w:val="99"/>
    <w:rsid w:val="001F1E50"/>
    <w:rPr>
      <w:lang w:val="en-GB" w:eastAsia="en-GB" w:bidi="ar-SA"/>
    </w:rPr>
  </w:style>
  <w:style w:type="character" w:styleId="PageNumber">
    <w:name w:val="page number"/>
    <w:rsid w:val="00054513"/>
    <w:rPr>
      <w:rFonts w:ascii="Arial" w:hAnsi="Arial"/>
      <w:sz w:val="20"/>
    </w:rPr>
  </w:style>
  <w:style w:type="paragraph" w:styleId="BalloonText">
    <w:name w:val="Balloon Text"/>
    <w:basedOn w:val="Normal"/>
    <w:link w:val="BalloonTextChar"/>
    <w:rsid w:val="002411E4"/>
    <w:rPr>
      <w:rFonts w:ascii="Segoe UI" w:hAnsi="Segoe UI" w:cs="Segoe UI"/>
      <w:sz w:val="18"/>
      <w:szCs w:val="18"/>
    </w:rPr>
  </w:style>
  <w:style w:type="character" w:customStyle="1" w:styleId="BalloonTextChar">
    <w:name w:val="Balloon Text Char"/>
    <w:link w:val="BalloonText"/>
    <w:rsid w:val="002411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96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33A71-6C47-401E-8E3E-174962C56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74</TotalTime>
  <Pages>1</Pages>
  <Words>222</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DL Letter Production - Update</dc:subject>
  <dc:creator>DCP</dc:creator>
  <cp:keywords>1.0</cp:keywords>
  <dc:description>This service pack updates the letter production feature within Debtors Ledger.</dc:description>
  <cp:lastModifiedBy>Robinson, Rick</cp:lastModifiedBy>
  <cp:revision>10</cp:revision>
  <cp:lastPrinted>2021-05-17T15:31:00Z</cp:lastPrinted>
  <dcterms:created xsi:type="dcterms:W3CDTF">2021-05-13T13:11:00Z</dcterms:created>
  <dcterms:modified xsi:type="dcterms:W3CDTF">2021-05-17T16:13:00Z</dcterms:modified>
</cp:coreProperties>
</file>