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5C8B4" w14:textId="55591766" w:rsidR="00E842B7" w:rsidRPr="008E645B" w:rsidRDefault="009A3C01" w:rsidP="004F3920">
      <w:pPr>
        <w:pStyle w:val="Title"/>
        <w:tabs>
          <w:tab w:val="left" w:pos="1988"/>
        </w:tabs>
      </w:pPr>
      <w:r>
        <w:drawing>
          <wp:anchor distT="0" distB="0" distL="114300" distR="114300" simplePos="0" relativeHeight="251657728" behindDoc="0" locked="0" layoutInCell="0" allowOverlap="1" wp14:anchorId="4CE5A16C" wp14:editId="05B03E77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0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54B9DE1F" w:rsidR="00E842B7" w:rsidRPr="008E645B" w:rsidRDefault="00E842B7" w:rsidP="004F3920">
      <w:pPr>
        <w:pStyle w:val="Title"/>
        <w:tabs>
          <w:tab w:val="left" w:pos="1988"/>
        </w:tabs>
      </w:pPr>
      <w:r w:rsidRPr="008E645B">
        <w:t>S</w:t>
      </w:r>
      <w:r w:rsidR="00FB39E7">
        <w:t>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3E993E54" w:rsidR="00E842B7" w:rsidRPr="008E645B" w:rsidRDefault="00A81E8B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FB39E7">
        <w:t>Debtors Ledger - Omit from Revaluation.</w:t>
      </w:r>
      <w:r>
        <w:fldChar w:fldCharType="end"/>
      </w:r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5FAB9441"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5E2C6606" w14:textId="4497182A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FB39E7">
        <w:rPr>
          <w:rFonts w:ascii="CG Omega" w:hAnsi="CG Omega"/>
          <w:sz w:val="24"/>
        </w:rPr>
        <w:t>This service pack updates Debtors Ledger to provide the ability to omit accounts from revaluation.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77777777"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FB39E7">
        <w:trPr>
          <w:trHeight w:val="240"/>
        </w:trPr>
        <w:tc>
          <w:tcPr>
            <w:tcW w:w="10173" w:type="dxa"/>
          </w:tcPr>
          <w:p w14:paraId="2CFBB575" w14:textId="0B1614E8" w:rsidR="002066CD" w:rsidRPr="00496350" w:rsidRDefault="003F61F1" w:rsidP="0049635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The changes introduce a new </w:t>
            </w:r>
            <w:r w:rsidR="002157A6">
              <w:rPr>
                <w:rFonts w:ascii="CG Omega" w:hAnsi="CG Omega"/>
                <w:sz w:val="24"/>
              </w:rPr>
              <w:t>option</w:t>
            </w:r>
            <w:r>
              <w:rPr>
                <w:rFonts w:ascii="CG Omega" w:hAnsi="CG Omega"/>
                <w:sz w:val="24"/>
              </w:rPr>
              <w:t xml:space="preserve"> for </w:t>
            </w:r>
            <w:r w:rsidR="00F54F9A">
              <w:rPr>
                <w:rFonts w:ascii="CG Omega" w:hAnsi="CG Omega"/>
                <w:sz w:val="24"/>
              </w:rPr>
              <w:t xml:space="preserve">Customer accounts to allow them to be omitted </w:t>
            </w:r>
            <w:r w:rsidR="003069CE">
              <w:rPr>
                <w:rFonts w:ascii="CG Omega" w:hAnsi="CG Omega"/>
                <w:sz w:val="24"/>
              </w:rPr>
              <w:t>from revaluation.</w:t>
            </w:r>
          </w:p>
        </w:tc>
      </w:tr>
    </w:tbl>
    <w:p w14:paraId="61B21BF0" w14:textId="7B414013" w:rsidR="00496350" w:rsidRDefault="00496350" w:rsidP="00496350">
      <w:pPr>
        <w:pStyle w:val="BodyText"/>
      </w:pPr>
    </w:p>
    <w:p w14:paraId="11440E18" w14:textId="7ADD657D" w:rsidR="00A81E8B" w:rsidRDefault="00A81E8B" w:rsidP="00496350">
      <w:pPr>
        <w:pStyle w:val="BodyText"/>
      </w:pPr>
    </w:p>
    <w:p w14:paraId="1A8B6426" w14:textId="77777777" w:rsidR="00A81E8B" w:rsidRDefault="00A81E8B" w:rsidP="00496350">
      <w:pPr>
        <w:pStyle w:val="BodyText"/>
      </w:pPr>
      <w:bookmarkStart w:id="0" w:name="_GoBack"/>
      <w:bookmarkEnd w:id="0"/>
    </w:p>
    <w:p w14:paraId="244FA985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271059" w14:textId="5D78130B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t>DOCUMENTATION CHANGES</w:t>
      </w:r>
    </w:p>
    <w:p w14:paraId="3A9BF851" w14:textId="20B28F87" w:rsidR="001F3F45" w:rsidRPr="008E645B" w:rsidRDefault="001F3F45" w:rsidP="001F3F45">
      <w:pPr>
        <w:pStyle w:val="Heading3"/>
        <w:ind w:left="0"/>
      </w:pPr>
      <w:r>
        <w:t>Customer Maintenance – Trading Currencies Window</w:t>
      </w:r>
    </w:p>
    <w:p w14:paraId="0C92144B" w14:textId="063A8050" w:rsidR="001F3F45" w:rsidRPr="008E645B" w:rsidRDefault="00A81E8B" w:rsidP="001F3F45">
      <w:pPr>
        <w:pStyle w:val="BodyText"/>
        <w:rPr>
          <w:i/>
        </w:rPr>
      </w:pPr>
      <w:r w:rsidRPr="00A81E8B">
        <w:rPr>
          <w:i/>
        </w:rPr>
        <w:drawing>
          <wp:inline distT="0" distB="0" distL="0" distR="0" wp14:anchorId="0D592514" wp14:editId="38CBBDE8">
            <wp:extent cx="6409055" cy="3733165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09055" cy="3733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1F3F45" w:rsidRPr="008E645B" w14:paraId="41D0B34B" w14:textId="77777777" w:rsidTr="0023738C">
        <w:trPr>
          <w:cantSplit/>
        </w:trPr>
        <w:tc>
          <w:tcPr>
            <w:tcW w:w="2268" w:type="dxa"/>
          </w:tcPr>
          <w:p w14:paraId="5B21450E" w14:textId="77777777" w:rsidR="001F3F45" w:rsidRDefault="001F3F45" w:rsidP="0023738C">
            <w:pPr>
              <w:pStyle w:val="subheading0"/>
            </w:pPr>
            <w:r>
              <w:t>Omit from revaluation?</w:t>
            </w:r>
          </w:p>
        </w:tc>
        <w:tc>
          <w:tcPr>
            <w:tcW w:w="6237" w:type="dxa"/>
          </w:tcPr>
          <w:p w14:paraId="266312B0" w14:textId="700EAAC9" w:rsidR="001F3F45" w:rsidRPr="00CB3F82" w:rsidRDefault="001F3F45" w:rsidP="0023738C">
            <w:pPr>
              <w:pStyle w:val="BodyText"/>
              <w:rPr>
                <w:iCs/>
              </w:rPr>
            </w:pPr>
            <w:r>
              <w:rPr>
                <w:iCs/>
              </w:rPr>
              <w:t xml:space="preserve">If this is set, then transactions for the account in this currency are skipped by the Transaction Revaluation function. </w:t>
            </w:r>
          </w:p>
        </w:tc>
      </w:tr>
    </w:tbl>
    <w:p w14:paraId="4125703B" w14:textId="77777777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</w:p>
    <w:p w14:paraId="25A6ECD1" w14:textId="4FA71482" w:rsidR="00E842B7" w:rsidRPr="008E645B" w:rsidRDefault="00E842B7" w:rsidP="004F3920">
      <w:pPr>
        <w:tabs>
          <w:tab w:val="left" w:pos="1988"/>
        </w:tabs>
      </w:pPr>
    </w:p>
    <w:p w14:paraId="0FD7CB38" w14:textId="77777777" w:rsidR="00E842B7" w:rsidRDefault="00E842B7" w:rsidP="004F3920">
      <w:pPr>
        <w:tabs>
          <w:tab w:val="left" w:pos="1988"/>
        </w:tabs>
      </w:pPr>
      <w:r w:rsidRPr="008E645B">
        <w:t> </w:t>
      </w:r>
    </w:p>
    <w:p w14:paraId="649BED25" w14:textId="77777777" w:rsidR="00E842B7" w:rsidRPr="008E645B" w:rsidRDefault="00E842B7" w:rsidP="004F3920">
      <w:pPr>
        <w:tabs>
          <w:tab w:val="left" w:pos="1988"/>
        </w:tabs>
      </w:pPr>
    </w:p>
    <w:sectPr w:rsidR="00E842B7" w:rsidRPr="008E645B">
      <w:footerReference w:type="default" r:id="rId13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D096D" w14:textId="77777777" w:rsidR="00E73F32" w:rsidRDefault="00E73F32">
      <w:r>
        <w:separator/>
      </w:r>
    </w:p>
  </w:endnote>
  <w:endnote w:type="continuationSeparator" w:id="0">
    <w:p w14:paraId="78A2A7A7" w14:textId="77777777" w:rsidR="00E73F32" w:rsidRDefault="00E73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E73F32" w14:paraId="6D1C258E" w14:textId="77777777">
      <w:tc>
        <w:tcPr>
          <w:tcW w:w="2178" w:type="dxa"/>
        </w:tcPr>
        <w:p w14:paraId="59ED58CC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114DBFB9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B39E7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7CB2A3C2" w14:textId="77777777">
      <w:tc>
        <w:tcPr>
          <w:tcW w:w="2178" w:type="dxa"/>
        </w:tcPr>
        <w:p w14:paraId="6BD99D4A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74C9EB4E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B39E7">
            <w:rPr>
              <w:rFonts w:ascii="Arial" w:hAnsi="Arial"/>
              <w:noProof/>
              <w:sz w:val="18"/>
            </w:rPr>
            <w:t>ZD60_000501.docx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E73F32" w14:paraId="3494B21E" w14:textId="77777777">
      <w:trPr>
        <w:cantSplit/>
      </w:trPr>
      <w:tc>
        <w:tcPr>
          <w:tcW w:w="2178" w:type="dxa"/>
        </w:tcPr>
        <w:p w14:paraId="6C414029" w14:textId="77777777" w:rsidR="00E73F32" w:rsidRDefault="00E73F32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36563D7C" w:rsidR="00E73F32" w:rsidRDefault="00E73F32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FB39E7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57B7060D" w:rsidR="00E73F32" w:rsidRDefault="00E73F3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FB39E7">
            <w:t>2</w:t>
          </w:r>
        </w:p>
      </w:tc>
    </w:tr>
  </w:tbl>
  <w:p w14:paraId="478209C8" w14:textId="77777777" w:rsidR="00E73F32" w:rsidRDefault="00E73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28804" w14:textId="77777777" w:rsidR="00E73F32" w:rsidRDefault="00E73F32">
      <w:r>
        <w:separator/>
      </w:r>
    </w:p>
  </w:footnote>
  <w:footnote w:type="continuationSeparator" w:id="0">
    <w:p w14:paraId="31EC3F9A" w14:textId="77777777" w:rsidR="00E73F32" w:rsidRDefault="00E73F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 w15:restartNumberingAfterBreak="0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56A5F"/>
    <w:multiLevelType w:val="hybridMultilevel"/>
    <w:tmpl w:val="1C02DF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255B4F11"/>
    <w:multiLevelType w:val="hybridMultilevel"/>
    <w:tmpl w:val="E7A0958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 w15:restartNumberingAfterBreak="0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352C2A08"/>
    <w:multiLevelType w:val="hybridMultilevel"/>
    <w:tmpl w:val="4EDE0A28"/>
    <w:lvl w:ilvl="0" w:tplc="25987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80A5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F21D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04CC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722E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4901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DCB8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6A88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4C1A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B026DE5"/>
    <w:multiLevelType w:val="hybridMultilevel"/>
    <w:tmpl w:val="4D0ACF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3" w15:restartNumberingAfterBreak="0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DE21A6"/>
    <w:multiLevelType w:val="hybridMultilevel"/>
    <w:tmpl w:val="22187D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86F92"/>
    <w:multiLevelType w:val="hybridMultilevel"/>
    <w:tmpl w:val="1696F18E"/>
    <w:lvl w:ilvl="0" w:tplc="C2D02A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8CEF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BA16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CC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ACEE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3216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2EA8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3AFF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78BF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1" w15:restartNumberingAfterBreak="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6" w15:restartNumberingAfterBreak="0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232EAD"/>
    <w:multiLevelType w:val="hybridMultilevel"/>
    <w:tmpl w:val="C94E43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C82376"/>
    <w:multiLevelType w:val="hybridMultilevel"/>
    <w:tmpl w:val="27DEBB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4"/>
  </w:num>
  <w:num w:numId="3">
    <w:abstractNumId w:val="5"/>
  </w:num>
  <w:num w:numId="4">
    <w:abstractNumId w:val="9"/>
  </w:num>
  <w:num w:numId="5">
    <w:abstractNumId w:val="22"/>
  </w:num>
  <w:num w:numId="6">
    <w:abstractNumId w:val="0"/>
  </w:num>
  <w:num w:numId="7">
    <w:abstractNumId w:val="7"/>
  </w:num>
  <w:num w:numId="8">
    <w:abstractNumId w:val="38"/>
  </w:num>
  <w:num w:numId="9">
    <w:abstractNumId w:val="11"/>
  </w:num>
  <w:num w:numId="10">
    <w:abstractNumId w:val="17"/>
  </w:num>
  <w:num w:numId="11">
    <w:abstractNumId w:val="46"/>
  </w:num>
  <w:num w:numId="12">
    <w:abstractNumId w:val="23"/>
  </w:num>
  <w:num w:numId="13">
    <w:abstractNumId w:val="44"/>
  </w:num>
  <w:num w:numId="14">
    <w:abstractNumId w:val="40"/>
  </w:num>
  <w:num w:numId="15">
    <w:abstractNumId w:val="1"/>
  </w:num>
  <w:num w:numId="16">
    <w:abstractNumId w:val="14"/>
  </w:num>
  <w:num w:numId="17">
    <w:abstractNumId w:val="19"/>
  </w:num>
  <w:num w:numId="18">
    <w:abstractNumId w:val="27"/>
  </w:num>
  <w:num w:numId="19">
    <w:abstractNumId w:val="26"/>
  </w:num>
  <w:num w:numId="20">
    <w:abstractNumId w:val="15"/>
  </w:num>
  <w:num w:numId="21">
    <w:abstractNumId w:val="13"/>
  </w:num>
  <w:num w:numId="22">
    <w:abstractNumId w:val="31"/>
  </w:num>
  <w:num w:numId="23">
    <w:abstractNumId w:val="33"/>
  </w:num>
  <w:num w:numId="24">
    <w:abstractNumId w:val="36"/>
  </w:num>
  <w:num w:numId="25">
    <w:abstractNumId w:val="8"/>
  </w:num>
  <w:num w:numId="26">
    <w:abstractNumId w:val="21"/>
  </w:num>
  <w:num w:numId="27">
    <w:abstractNumId w:val="6"/>
  </w:num>
  <w:num w:numId="28">
    <w:abstractNumId w:val="25"/>
  </w:num>
  <w:num w:numId="29">
    <w:abstractNumId w:val="43"/>
  </w:num>
  <w:num w:numId="30">
    <w:abstractNumId w:val="39"/>
  </w:num>
  <w:num w:numId="31">
    <w:abstractNumId w:val="16"/>
  </w:num>
  <w:num w:numId="32">
    <w:abstractNumId w:val="4"/>
  </w:num>
  <w:num w:numId="33">
    <w:abstractNumId w:val="29"/>
  </w:num>
  <w:num w:numId="34">
    <w:abstractNumId w:val="24"/>
  </w:num>
  <w:num w:numId="35">
    <w:abstractNumId w:val="28"/>
  </w:num>
  <w:num w:numId="36">
    <w:abstractNumId w:val="2"/>
  </w:num>
  <w:num w:numId="37">
    <w:abstractNumId w:val="12"/>
  </w:num>
  <w:num w:numId="38">
    <w:abstractNumId w:val="41"/>
  </w:num>
  <w:num w:numId="39">
    <w:abstractNumId w:val="18"/>
  </w:num>
  <w:num w:numId="40">
    <w:abstractNumId w:val="35"/>
  </w:num>
  <w:num w:numId="41">
    <w:abstractNumId w:val="32"/>
  </w:num>
  <w:num w:numId="42">
    <w:abstractNumId w:val="30"/>
  </w:num>
  <w:num w:numId="43">
    <w:abstractNumId w:val="42"/>
  </w:num>
  <w:num w:numId="44">
    <w:abstractNumId w:val="10"/>
  </w:num>
  <w:num w:numId="45">
    <w:abstractNumId w:val="37"/>
  </w:num>
  <w:num w:numId="46">
    <w:abstractNumId w:val="3"/>
  </w:num>
  <w:num w:numId="47">
    <w:abstractNumId w:val="47"/>
  </w:num>
  <w:num w:numId="48">
    <w:abstractNumId w:val="20"/>
  </w:num>
  <w:num w:numId="49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EAA"/>
    <w:rsid w:val="00004FDB"/>
    <w:rsid w:val="00005999"/>
    <w:rsid w:val="000073EC"/>
    <w:rsid w:val="00012AC1"/>
    <w:rsid w:val="0001377E"/>
    <w:rsid w:val="00017557"/>
    <w:rsid w:val="00023FC7"/>
    <w:rsid w:val="00025361"/>
    <w:rsid w:val="00025538"/>
    <w:rsid w:val="000330B0"/>
    <w:rsid w:val="0003379F"/>
    <w:rsid w:val="00036C80"/>
    <w:rsid w:val="0004412D"/>
    <w:rsid w:val="0004455F"/>
    <w:rsid w:val="00044EB7"/>
    <w:rsid w:val="00044FDD"/>
    <w:rsid w:val="000453DD"/>
    <w:rsid w:val="000478F9"/>
    <w:rsid w:val="000500B3"/>
    <w:rsid w:val="0005481A"/>
    <w:rsid w:val="00056517"/>
    <w:rsid w:val="0006505C"/>
    <w:rsid w:val="00071798"/>
    <w:rsid w:val="00072BC4"/>
    <w:rsid w:val="00073168"/>
    <w:rsid w:val="0007487D"/>
    <w:rsid w:val="00081129"/>
    <w:rsid w:val="00091573"/>
    <w:rsid w:val="0009382C"/>
    <w:rsid w:val="00096CEF"/>
    <w:rsid w:val="0009714C"/>
    <w:rsid w:val="000A0994"/>
    <w:rsid w:val="000A636F"/>
    <w:rsid w:val="000B285E"/>
    <w:rsid w:val="000C07A7"/>
    <w:rsid w:val="000D1EF0"/>
    <w:rsid w:val="000D4B0F"/>
    <w:rsid w:val="000D6080"/>
    <w:rsid w:val="000E175D"/>
    <w:rsid w:val="000E1886"/>
    <w:rsid w:val="000F73B3"/>
    <w:rsid w:val="0010221A"/>
    <w:rsid w:val="00104622"/>
    <w:rsid w:val="00105304"/>
    <w:rsid w:val="00112229"/>
    <w:rsid w:val="00114652"/>
    <w:rsid w:val="00115847"/>
    <w:rsid w:val="00117B13"/>
    <w:rsid w:val="001225DB"/>
    <w:rsid w:val="00130215"/>
    <w:rsid w:val="00133686"/>
    <w:rsid w:val="00135D27"/>
    <w:rsid w:val="001364DC"/>
    <w:rsid w:val="00146E58"/>
    <w:rsid w:val="0015025F"/>
    <w:rsid w:val="00150861"/>
    <w:rsid w:val="00155EA3"/>
    <w:rsid w:val="00156A17"/>
    <w:rsid w:val="00162350"/>
    <w:rsid w:val="00165525"/>
    <w:rsid w:val="0016660A"/>
    <w:rsid w:val="0017050A"/>
    <w:rsid w:val="00172E6A"/>
    <w:rsid w:val="0018025B"/>
    <w:rsid w:val="001810F3"/>
    <w:rsid w:val="0018630E"/>
    <w:rsid w:val="001864EE"/>
    <w:rsid w:val="00190C77"/>
    <w:rsid w:val="00196DAC"/>
    <w:rsid w:val="001A010F"/>
    <w:rsid w:val="001A1110"/>
    <w:rsid w:val="001A1D6C"/>
    <w:rsid w:val="001A7464"/>
    <w:rsid w:val="001B2A16"/>
    <w:rsid w:val="001B49BE"/>
    <w:rsid w:val="001B679A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3F45"/>
    <w:rsid w:val="001F55CF"/>
    <w:rsid w:val="0020036B"/>
    <w:rsid w:val="002007AA"/>
    <w:rsid w:val="002066CD"/>
    <w:rsid w:val="00206BB7"/>
    <w:rsid w:val="0021010F"/>
    <w:rsid w:val="002138D9"/>
    <w:rsid w:val="002157A6"/>
    <w:rsid w:val="00216BBF"/>
    <w:rsid w:val="00216F48"/>
    <w:rsid w:val="00223371"/>
    <w:rsid w:val="00223D6E"/>
    <w:rsid w:val="00230B8E"/>
    <w:rsid w:val="0023139A"/>
    <w:rsid w:val="002329B7"/>
    <w:rsid w:val="0023738C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8140B"/>
    <w:rsid w:val="00290FF1"/>
    <w:rsid w:val="00291D9A"/>
    <w:rsid w:val="00293163"/>
    <w:rsid w:val="002945AD"/>
    <w:rsid w:val="00297982"/>
    <w:rsid w:val="002A015F"/>
    <w:rsid w:val="002B2C26"/>
    <w:rsid w:val="002B4200"/>
    <w:rsid w:val="002B547C"/>
    <w:rsid w:val="002B5C9F"/>
    <w:rsid w:val="002B77AA"/>
    <w:rsid w:val="002C08A5"/>
    <w:rsid w:val="002C224F"/>
    <w:rsid w:val="002C5688"/>
    <w:rsid w:val="002C75DF"/>
    <w:rsid w:val="002D06E4"/>
    <w:rsid w:val="002D47C8"/>
    <w:rsid w:val="002D4C8E"/>
    <w:rsid w:val="002E16A3"/>
    <w:rsid w:val="002E4E3C"/>
    <w:rsid w:val="002E5FEE"/>
    <w:rsid w:val="002F110D"/>
    <w:rsid w:val="002F3973"/>
    <w:rsid w:val="002F448F"/>
    <w:rsid w:val="002F66A0"/>
    <w:rsid w:val="002F70BF"/>
    <w:rsid w:val="00300050"/>
    <w:rsid w:val="003069CE"/>
    <w:rsid w:val="0031343C"/>
    <w:rsid w:val="0032115F"/>
    <w:rsid w:val="00321CE8"/>
    <w:rsid w:val="00322E8A"/>
    <w:rsid w:val="0032528B"/>
    <w:rsid w:val="00325757"/>
    <w:rsid w:val="0033019E"/>
    <w:rsid w:val="003310C5"/>
    <w:rsid w:val="003334A5"/>
    <w:rsid w:val="00341E76"/>
    <w:rsid w:val="0034445F"/>
    <w:rsid w:val="00344EE8"/>
    <w:rsid w:val="00345290"/>
    <w:rsid w:val="00353B86"/>
    <w:rsid w:val="0036103A"/>
    <w:rsid w:val="003625FB"/>
    <w:rsid w:val="00362FD2"/>
    <w:rsid w:val="00366939"/>
    <w:rsid w:val="0036784D"/>
    <w:rsid w:val="00373564"/>
    <w:rsid w:val="00377893"/>
    <w:rsid w:val="00380C41"/>
    <w:rsid w:val="00381652"/>
    <w:rsid w:val="00382933"/>
    <w:rsid w:val="00384335"/>
    <w:rsid w:val="00386B8D"/>
    <w:rsid w:val="00390A6C"/>
    <w:rsid w:val="00396E00"/>
    <w:rsid w:val="003A20EF"/>
    <w:rsid w:val="003A5D06"/>
    <w:rsid w:val="003B1C02"/>
    <w:rsid w:val="003B4045"/>
    <w:rsid w:val="003B457F"/>
    <w:rsid w:val="003B47F5"/>
    <w:rsid w:val="003C2E87"/>
    <w:rsid w:val="003C4B9A"/>
    <w:rsid w:val="003C5670"/>
    <w:rsid w:val="003C741C"/>
    <w:rsid w:val="003D2459"/>
    <w:rsid w:val="003D2EA5"/>
    <w:rsid w:val="003D3317"/>
    <w:rsid w:val="003D45BD"/>
    <w:rsid w:val="003E0C5D"/>
    <w:rsid w:val="003E4B38"/>
    <w:rsid w:val="003F241E"/>
    <w:rsid w:val="003F559A"/>
    <w:rsid w:val="003F61F1"/>
    <w:rsid w:val="004009FF"/>
    <w:rsid w:val="004021AF"/>
    <w:rsid w:val="004047FD"/>
    <w:rsid w:val="0040627C"/>
    <w:rsid w:val="00411772"/>
    <w:rsid w:val="004134AD"/>
    <w:rsid w:val="00416435"/>
    <w:rsid w:val="0043088F"/>
    <w:rsid w:val="004310EF"/>
    <w:rsid w:val="00437B8F"/>
    <w:rsid w:val="004420D7"/>
    <w:rsid w:val="00446516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468F"/>
    <w:rsid w:val="00476AC8"/>
    <w:rsid w:val="0047758F"/>
    <w:rsid w:val="0048379F"/>
    <w:rsid w:val="00483B82"/>
    <w:rsid w:val="004927A8"/>
    <w:rsid w:val="004949F7"/>
    <w:rsid w:val="004961CC"/>
    <w:rsid w:val="00496350"/>
    <w:rsid w:val="004978F6"/>
    <w:rsid w:val="004A386D"/>
    <w:rsid w:val="004B0191"/>
    <w:rsid w:val="004B1244"/>
    <w:rsid w:val="004B448F"/>
    <w:rsid w:val="004B4A42"/>
    <w:rsid w:val="004B557D"/>
    <w:rsid w:val="004B7B3E"/>
    <w:rsid w:val="004C1479"/>
    <w:rsid w:val="004D6C7F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5D98"/>
    <w:rsid w:val="00507EE9"/>
    <w:rsid w:val="00514619"/>
    <w:rsid w:val="00515BF5"/>
    <w:rsid w:val="0051719A"/>
    <w:rsid w:val="0051747F"/>
    <w:rsid w:val="00517D0E"/>
    <w:rsid w:val="00520D24"/>
    <w:rsid w:val="00521769"/>
    <w:rsid w:val="00530DA8"/>
    <w:rsid w:val="00535E81"/>
    <w:rsid w:val="00537677"/>
    <w:rsid w:val="00541752"/>
    <w:rsid w:val="0054299A"/>
    <w:rsid w:val="005433B6"/>
    <w:rsid w:val="00543D92"/>
    <w:rsid w:val="00546B7E"/>
    <w:rsid w:val="00550446"/>
    <w:rsid w:val="00550EF5"/>
    <w:rsid w:val="00552353"/>
    <w:rsid w:val="00552A65"/>
    <w:rsid w:val="00554213"/>
    <w:rsid w:val="0055429B"/>
    <w:rsid w:val="00555369"/>
    <w:rsid w:val="00556FE5"/>
    <w:rsid w:val="005604AF"/>
    <w:rsid w:val="005614F5"/>
    <w:rsid w:val="00564A08"/>
    <w:rsid w:val="005664F2"/>
    <w:rsid w:val="00570389"/>
    <w:rsid w:val="005707CD"/>
    <w:rsid w:val="00571024"/>
    <w:rsid w:val="0057298F"/>
    <w:rsid w:val="00576EE9"/>
    <w:rsid w:val="00581CF4"/>
    <w:rsid w:val="005873E5"/>
    <w:rsid w:val="00587F61"/>
    <w:rsid w:val="00590045"/>
    <w:rsid w:val="005917EB"/>
    <w:rsid w:val="0059363B"/>
    <w:rsid w:val="00594EA3"/>
    <w:rsid w:val="00596187"/>
    <w:rsid w:val="005A2195"/>
    <w:rsid w:val="005A5F49"/>
    <w:rsid w:val="005B63FC"/>
    <w:rsid w:val="005C0734"/>
    <w:rsid w:val="005D1CFA"/>
    <w:rsid w:val="005D5C93"/>
    <w:rsid w:val="005D6988"/>
    <w:rsid w:val="005E297C"/>
    <w:rsid w:val="005E4EED"/>
    <w:rsid w:val="005E6FE0"/>
    <w:rsid w:val="005F07C6"/>
    <w:rsid w:val="005F574C"/>
    <w:rsid w:val="005F72D0"/>
    <w:rsid w:val="00600966"/>
    <w:rsid w:val="006118A2"/>
    <w:rsid w:val="006211E9"/>
    <w:rsid w:val="006220FA"/>
    <w:rsid w:val="00625A85"/>
    <w:rsid w:val="00634712"/>
    <w:rsid w:val="00636BA6"/>
    <w:rsid w:val="00644D53"/>
    <w:rsid w:val="00645CE3"/>
    <w:rsid w:val="00652B5F"/>
    <w:rsid w:val="00652C6E"/>
    <w:rsid w:val="00653501"/>
    <w:rsid w:val="00661019"/>
    <w:rsid w:val="00661BC7"/>
    <w:rsid w:val="00663116"/>
    <w:rsid w:val="00671E92"/>
    <w:rsid w:val="00673356"/>
    <w:rsid w:val="00680723"/>
    <w:rsid w:val="00681336"/>
    <w:rsid w:val="00682E01"/>
    <w:rsid w:val="00684302"/>
    <w:rsid w:val="00685A71"/>
    <w:rsid w:val="00690F92"/>
    <w:rsid w:val="0069354D"/>
    <w:rsid w:val="006945B0"/>
    <w:rsid w:val="0069514D"/>
    <w:rsid w:val="006A082D"/>
    <w:rsid w:val="006A1CD5"/>
    <w:rsid w:val="006A428F"/>
    <w:rsid w:val="006A47DA"/>
    <w:rsid w:val="006A7E3D"/>
    <w:rsid w:val="006B30AA"/>
    <w:rsid w:val="006B343A"/>
    <w:rsid w:val="006C25F8"/>
    <w:rsid w:val="006C5DE0"/>
    <w:rsid w:val="006C6EB9"/>
    <w:rsid w:val="006C7D77"/>
    <w:rsid w:val="006D139A"/>
    <w:rsid w:val="006D314B"/>
    <w:rsid w:val="006D33E3"/>
    <w:rsid w:val="006D5FAE"/>
    <w:rsid w:val="006E0213"/>
    <w:rsid w:val="006E261E"/>
    <w:rsid w:val="006E7113"/>
    <w:rsid w:val="006F26E2"/>
    <w:rsid w:val="006F4B7F"/>
    <w:rsid w:val="0070318E"/>
    <w:rsid w:val="00703C2F"/>
    <w:rsid w:val="00704DCD"/>
    <w:rsid w:val="0070512F"/>
    <w:rsid w:val="00710AB2"/>
    <w:rsid w:val="00711A70"/>
    <w:rsid w:val="007152E5"/>
    <w:rsid w:val="0072139B"/>
    <w:rsid w:val="007402E3"/>
    <w:rsid w:val="00755451"/>
    <w:rsid w:val="00760E58"/>
    <w:rsid w:val="007613DB"/>
    <w:rsid w:val="00763A32"/>
    <w:rsid w:val="00764F68"/>
    <w:rsid w:val="00766D9F"/>
    <w:rsid w:val="00771EF0"/>
    <w:rsid w:val="00773A36"/>
    <w:rsid w:val="00775AEC"/>
    <w:rsid w:val="00785689"/>
    <w:rsid w:val="00785C06"/>
    <w:rsid w:val="00790596"/>
    <w:rsid w:val="007912BE"/>
    <w:rsid w:val="00791CB6"/>
    <w:rsid w:val="00795479"/>
    <w:rsid w:val="00797845"/>
    <w:rsid w:val="007A02F8"/>
    <w:rsid w:val="007A50D4"/>
    <w:rsid w:val="007A7D03"/>
    <w:rsid w:val="007B28B8"/>
    <w:rsid w:val="007B4AFA"/>
    <w:rsid w:val="007B7BCB"/>
    <w:rsid w:val="007C0FC8"/>
    <w:rsid w:val="007C2C20"/>
    <w:rsid w:val="007C5834"/>
    <w:rsid w:val="007D3F96"/>
    <w:rsid w:val="007D735B"/>
    <w:rsid w:val="007E0E63"/>
    <w:rsid w:val="007E190D"/>
    <w:rsid w:val="007E2C1B"/>
    <w:rsid w:val="007E645C"/>
    <w:rsid w:val="007F068F"/>
    <w:rsid w:val="007F38FE"/>
    <w:rsid w:val="00804575"/>
    <w:rsid w:val="00812109"/>
    <w:rsid w:val="008132AA"/>
    <w:rsid w:val="00813D44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512AE"/>
    <w:rsid w:val="008546EA"/>
    <w:rsid w:val="00854E88"/>
    <w:rsid w:val="008614CD"/>
    <w:rsid w:val="0086354C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A347E"/>
    <w:rsid w:val="008A7B37"/>
    <w:rsid w:val="008B0FC7"/>
    <w:rsid w:val="008B1936"/>
    <w:rsid w:val="008C0565"/>
    <w:rsid w:val="008C06E4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432B"/>
    <w:rsid w:val="00916652"/>
    <w:rsid w:val="00920BB9"/>
    <w:rsid w:val="00925777"/>
    <w:rsid w:val="00932DE6"/>
    <w:rsid w:val="00935789"/>
    <w:rsid w:val="00937B8A"/>
    <w:rsid w:val="00944779"/>
    <w:rsid w:val="00944B79"/>
    <w:rsid w:val="00945882"/>
    <w:rsid w:val="009502C1"/>
    <w:rsid w:val="00957BB3"/>
    <w:rsid w:val="00961181"/>
    <w:rsid w:val="0096119F"/>
    <w:rsid w:val="009675C7"/>
    <w:rsid w:val="009837BB"/>
    <w:rsid w:val="009846D1"/>
    <w:rsid w:val="009858B6"/>
    <w:rsid w:val="009905A7"/>
    <w:rsid w:val="0099119B"/>
    <w:rsid w:val="0099272E"/>
    <w:rsid w:val="009A3C01"/>
    <w:rsid w:val="009A5DDC"/>
    <w:rsid w:val="009A6621"/>
    <w:rsid w:val="009A6D34"/>
    <w:rsid w:val="009A7879"/>
    <w:rsid w:val="009B47EF"/>
    <w:rsid w:val="009B78A8"/>
    <w:rsid w:val="009C7466"/>
    <w:rsid w:val="009C7E4D"/>
    <w:rsid w:val="009D395B"/>
    <w:rsid w:val="009D6312"/>
    <w:rsid w:val="009E2996"/>
    <w:rsid w:val="009E30AF"/>
    <w:rsid w:val="009E32D2"/>
    <w:rsid w:val="009E4060"/>
    <w:rsid w:val="009E4C97"/>
    <w:rsid w:val="009E528A"/>
    <w:rsid w:val="009F34A0"/>
    <w:rsid w:val="009F36BA"/>
    <w:rsid w:val="009F3D0B"/>
    <w:rsid w:val="009F3D23"/>
    <w:rsid w:val="00A03200"/>
    <w:rsid w:val="00A04635"/>
    <w:rsid w:val="00A07B36"/>
    <w:rsid w:val="00A106E7"/>
    <w:rsid w:val="00A11056"/>
    <w:rsid w:val="00A20720"/>
    <w:rsid w:val="00A2573D"/>
    <w:rsid w:val="00A25972"/>
    <w:rsid w:val="00A26B05"/>
    <w:rsid w:val="00A325EB"/>
    <w:rsid w:val="00A34A5F"/>
    <w:rsid w:val="00A41985"/>
    <w:rsid w:val="00A4278A"/>
    <w:rsid w:val="00A448DA"/>
    <w:rsid w:val="00A50D75"/>
    <w:rsid w:val="00A517AD"/>
    <w:rsid w:val="00A6209D"/>
    <w:rsid w:val="00A63393"/>
    <w:rsid w:val="00A6433D"/>
    <w:rsid w:val="00A65952"/>
    <w:rsid w:val="00A661E2"/>
    <w:rsid w:val="00A67C80"/>
    <w:rsid w:val="00A71692"/>
    <w:rsid w:val="00A71833"/>
    <w:rsid w:val="00A729A1"/>
    <w:rsid w:val="00A77CF6"/>
    <w:rsid w:val="00A8018E"/>
    <w:rsid w:val="00A81E8B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4A44"/>
    <w:rsid w:val="00AA4CA5"/>
    <w:rsid w:val="00AB07BE"/>
    <w:rsid w:val="00AB2AA6"/>
    <w:rsid w:val="00AB5DD1"/>
    <w:rsid w:val="00AC3E40"/>
    <w:rsid w:val="00AC5776"/>
    <w:rsid w:val="00AD30F5"/>
    <w:rsid w:val="00AD32AD"/>
    <w:rsid w:val="00AD5142"/>
    <w:rsid w:val="00AD5A0D"/>
    <w:rsid w:val="00AD7DB4"/>
    <w:rsid w:val="00AE4563"/>
    <w:rsid w:val="00AE56B7"/>
    <w:rsid w:val="00AF19C2"/>
    <w:rsid w:val="00AF27DE"/>
    <w:rsid w:val="00AF47B8"/>
    <w:rsid w:val="00AF548C"/>
    <w:rsid w:val="00AF6F21"/>
    <w:rsid w:val="00B02BA4"/>
    <w:rsid w:val="00B03582"/>
    <w:rsid w:val="00B03A56"/>
    <w:rsid w:val="00B03DA9"/>
    <w:rsid w:val="00B12988"/>
    <w:rsid w:val="00B1701E"/>
    <w:rsid w:val="00B211F0"/>
    <w:rsid w:val="00B21C69"/>
    <w:rsid w:val="00B21E75"/>
    <w:rsid w:val="00B31029"/>
    <w:rsid w:val="00B52735"/>
    <w:rsid w:val="00B54DDE"/>
    <w:rsid w:val="00B61696"/>
    <w:rsid w:val="00B62C8F"/>
    <w:rsid w:val="00B63298"/>
    <w:rsid w:val="00B64195"/>
    <w:rsid w:val="00B65A22"/>
    <w:rsid w:val="00B70FCB"/>
    <w:rsid w:val="00B71A48"/>
    <w:rsid w:val="00B75650"/>
    <w:rsid w:val="00B76D55"/>
    <w:rsid w:val="00B83C9B"/>
    <w:rsid w:val="00B85E4B"/>
    <w:rsid w:val="00B87A2D"/>
    <w:rsid w:val="00B907D7"/>
    <w:rsid w:val="00B93EC1"/>
    <w:rsid w:val="00B95FFF"/>
    <w:rsid w:val="00B96F97"/>
    <w:rsid w:val="00B973D5"/>
    <w:rsid w:val="00B9753F"/>
    <w:rsid w:val="00B9757B"/>
    <w:rsid w:val="00BA2BE1"/>
    <w:rsid w:val="00BB20C2"/>
    <w:rsid w:val="00BB56BA"/>
    <w:rsid w:val="00BB5CF1"/>
    <w:rsid w:val="00BB61A2"/>
    <w:rsid w:val="00BC12D3"/>
    <w:rsid w:val="00BC33DB"/>
    <w:rsid w:val="00BD0833"/>
    <w:rsid w:val="00BD2BB6"/>
    <w:rsid w:val="00BD4EC8"/>
    <w:rsid w:val="00BD4ED6"/>
    <w:rsid w:val="00BE3BB2"/>
    <w:rsid w:val="00BE5BD2"/>
    <w:rsid w:val="00BE6D19"/>
    <w:rsid w:val="00BE7E29"/>
    <w:rsid w:val="00BF0C0A"/>
    <w:rsid w:val="00BF79D0"/>
    <w:rsid w:val="00BF7AFE"/>
    <w:rsid w:val="00C02F36"/>
    <w:rsid w:val="00C043B0"/>
    <w:rsid w:val="00C05601"/>
    <w:rsid w:val="00C05965"/>
    <w:rsid w:val="00C05EE3"/>
    <w:rsid w:val="00C12034"/>
    <w:rsid w:val="00C14013"/>
    <w:rsid w:val="00C141E3"/>
    <w:rsid w:val="00C22DD4"/>
    <w:rsid w:val="00C231FB"/>
    <w:rsid w:val="00C24848"/>
    <w:rsid w:val="00C24BD6"/>
    <w:rsid w:val="00C2544D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810F1"/>
    <w:rsid w:val="00C838B8"/>
    <w:rsid w:val="00C83CB4"/>
    <w:rsid w:val="00C85F09"/>
    <w:rsid w:val="00C877C4"/>
    <w:rsid w:val="00C926F7"/>
    <w:rsid w:val="00C937B6"/>
    <w:rsid w:val="00C940C8"/>
    <w:rsid w:val="00CA0DF2"/>
    <w:rsid w:val="00CA416A"/>
    <w:rsid w:val="00CA6031"/>
    <w:rsid w:val="00CA6535"/>
    <w:rsid w:val="00CB076A"/>
    <w:rsid w:val="00CB0EA1"/>
    <w:rsid w:val="00CB3F82"/>
    <w:rsid w:val="00CB6737"/>
    <w:rsid w:val="00CC2323"/>
    <w:rsid w:val="00CC4080"/>
    <w:rsid w:val="00CC58D3"/>
    <w:rsid w:val="00CD2401"/>
    <w:rsid w:val="00CD33AC"/>
    <w:rsid w:val="00CD729E"/>
    <w:rsid w:val="00CF0E7A"/>
    <w:rsid w:val="00CF4541"/>
    <w:rsid w:val="00D00CEE"/>
    <w:rsid w:val="00D02713"/>
    <w:rsid w:val="00D0356F"/>
    <w:rsid w:val="00D05283"/>
    <w:rsid w:val="00D1014E"/>
    <w:rsid w:val="00D1614F"/>
    <w:rsid w:val="00D1763E"/>
    <w:rsid w:val="00D23FF8"/>
    <w:rsid w:val="00D2682E"/>
    <w:rsid w:val="00D435D3"/>
    <w:rsid w:val="00D45071"/>
    <w:rsid w:val="00D470BF"/>
    <w:rsid w:val="00D47F6B"/>
    <w:rsid w:val="00D519EA"/>
    <w:rsid w:val="00D5281E"/>
    <w:rsid w:val="00D53089"/>
    <w:rsid w:val="00D61D22"/>
    <w:rsid w:val="00D62581"/>
    <w:rsid w:val="00D67A2F"/>
    <w:rsid w:val="00D67B4A"/>
    <w:rsid w:val="00D75022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216"/>
    <w:rsid w:val="00D97CE4"/>
    <w:rsid w:val="00DA2F2E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E1019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725"/>
    <w:rsid w:val="00E12B34"/>
    <w:rsid w:val="00E1300B"/>
    <w:rsid w:val="00E15F63"/>
    <w:rsid w:val="00E1630F"/>
    <w:rsid w:val="00E16B70"/>
    <w:rsid w:val="00E16DDA"/>
    <w:rsid w:val="00E21B57"/>
    <w:rsid w:val="00E266A3"/>
    <w:rsid w:val="00E26B6A"/>
    <w:rsid w:val="00E27522"/>
    <w:rsid w:val="00E3073A"/>
    <w:rsid w:val="00E3132E"/>
    <w:rsid w:val="00E315C9"/>
    <w:rsid w:val="00E31FCC"/>
    <w:rsid w:val="00E353BA"/>
    <w:rsid w:val="00E372B9"/>
    <w:rsid w:val="00E435CC"/>
    <w:rsid w:val="00E54F9E"/>
    <w:rsid w:val="00E55F50"/>
    <w:rsid w:val="00E56094"/>
    <w:rsid w:val="00E56F0F"/>
    <w:rsid w:val="00E626D3"/>
    <w:rsid w:val="00E6449A"/>
    <w:rsid w:val="00E66C30"/>
    <w:rsid w:val="00E6733B"/>
    <w:rsid w:val="00E70A92"/>
    <w:rsid w:val="00E73972"/>
    <w:rsid w:val="00E73F32"/>
    <w:rsid w:val="00E77276"/>
    <w:rsid w:val="00E80578"/>
    <w:rsid w:val="00E83133"/>
    <w:rsid w:val="00E842B7"/>
    <w:rsid w:val="00E91F02"/>
    <w:rsid w:val="00E9349E"/>
    <w:rsid w:val="00EA0CA7"/>
    <w:rsid w:val="00EB0CB0"/>
    <w:rsid w:val="00EB2F98"/>
    <w:rsid w:val="00EB6794"/>
    <w:rsid w:val="00EB6925"/>
    <w:rsid w:val="00EB7FCE"/>
    <w:rsid w:val="00EC0A0A"/>
    <w:rsid w:val="00EC31E2"/>
    <w:rsid w:val="00EC3B07"/>
    <w:rsid w:val="00EC4435"/>
    <w:rsid w:val="00ED0AA5"/>
    <w:rsid w:val="00ED1F07"/>
    <w:rsid w:val="00ED1F5B"/>
    <w:rsid w:val="00ED2776"/>
    <w:rsid w:val="00ED7E17"/>
    <w:rsid w:val="00EE0528"/>
    <w:rsid w:val="00EE0AC9"/>
    <w:rsid w:val="00EE438B"/>
    <w:rsid w:val="00EE6800"/>
    <w:rsid w:val="00EF04E1"/>
    <w:rsid w:val="00EF06D5"/>
    <w:rsid w:val="00EF2F47"/>
    <w:rsid w:val="00EF5F3F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56BC"/>
    <w:rsid w:val="00F26AE1"/>
    <w:rsid w:val="00F336DA"/>
    <w:rsid w:val="00F350A6"/>
    <w:rsid w:val="00F35ABB"/>
    <w:rsid w:val="00F35DAC"/>
    <w:rsid w:val="00F35EFA"/>
    <w:rsid w:val="00F41E5A"/>
    <w:rsid w:val="00F43E04"/>
    <w:rsid w:val="00F45D82"/>
    <w:rsid w:val="00F54F9A"/>
    <w:rsid w:val="00F55BE0"/>
    <w:rsid w:val="00F56ADC"/>
    <w:rsid w:val="00F57280"/>
    <w:rsid w:val="00F57536"/>
    <w:rsid w:val="00F602B4"/>
    <w:rsid w:val="00F631FA"/>
    <w:rsid w:val="00F649AA"/>
    <w:rsid w:val="00F65D23"/>
    <w:rsid w:val="00F77D8E"/>
    <w:rsid w:val="00F8299A"/>
    <w:rsid w:val="00F82A87"/>
    <w:rsid w:val="00F85A6D"/>
    <w:rsid w:val="00F85EF3"/>
    <w:rsid w:val="00F9152B"/>
    <w:rsid w:val="00F92C89"/>
    <w:rsid w:val="00F946E7"/>
    <w:rsid w:val="00F9553A"/>
    <w:rsid w:val="00F96EA0"/>
    <w:rsid w:val="00F97CA1"/>
    <w:rsid w:val="00FA1FBB"/>
    <w:rsid w:val="00FA2928"/>
    <w:rsid w:val="00FA59D1"/>
    <w:rsid w:val="00FA76DF"/>
    <w:rsid w:val="00FA77FD"/>
    <w:rsid w:val="00FA7A89"/>
    <w:rsid w:val="00FB39E7"/>
    <w:rsid w:val="00FB5A8E"/>
    <w:rsid w:val="00FC2550"/>
    <w:rsid w:val="00FC2578"/>
    <w:rsid w:val="00FC2B70"/>
    <w:rsid w:val="00FC5222"/>
    <w:rsid w:val="00FD35E9"/>
    <w:rsid w:val="00FD5AD7"/>
    <w:rsid w:val="00FD6F2F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rsid w:val="001F1E50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270a6cc-9b6d-4078-9872-33e802f372c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ED51A69A360342A79C1B50412B99AA" ma:contentTypeVersion="13" ma:contentTypeDescription="Create a new document." ma:contentTypeScope="" ma:versionID="16129b0b129c6f29eb2fdb78664d329c">
  <xsd:schema xmlns:xsd="http://www.w3.org/2001/XMLSchema" xmlns:xs="http://www.w3.org/2001/XMLSchema" xmlns:p="http://schemas.microsoft.com/office/2006/metadata/properties" xmlns:ns3="5270a6cc-9b6d-4078-9872-33e802f372c5" xmlns:ns4="d80d24c7-f1e5-44d5-b22f-13bba6f6f8ec" targetNamespace="http://schemas.microsoft.com/office/2006/metadata/properties" ma:root="true" ma:fieldsID="bb3d9c543bd1209176c826a20b4b97ad" ns3:_="" ns4:_="">
    <xsd:import namespace="5270a6cc-9b6d-4078-9872-33e802f372c5"/>
    <xsd:import namespace="d80d24c7-f1e5-44d5-b22f-13bba6f6f8e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0a6cc-9b6d-4078-9872-33e802f372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0d24c7-f1e5-44d5-b22f-13bba6f6f8e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8F443-F10E-4D49-B675-9E4722AD5B4C}">
  <ds:schemaRefs>
    <ds:schemaRef ds:uri="http://purl.org/dc/elements/1.1/"/>
    <ds:schemaRef ds:uri="http://schemas.openxmlformats.org/package/2006/metadata/core-properties"/>
    <ds:schemaRef ds:uri="http://purl.org/dc/terms/"/>
    <ds:schemaRef ds:uri="5270a6cc-9b6d-4078-9872-33e802f372c5"/>
    <ds:schemaRef ds:uri="http://purl.org/dc/dcmitype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d80d24c7-f1e5-44d5-b22f-13bba6f6f8ec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03F736B-4838-4596-95F4-31A51BCC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6AADAF-63D6-418B-B0F9-8C5EA241F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0a6cc-9b6d-4078-9872-33e802f372c5"/>
    <ds:schemaRef ds:uri="d80d24c7-f1e5-44d5-b22f-13bba6f6f8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7B9D71-A212-425A-8093-DCE71E9C8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11</TotalTime>
  <Pages>2</Pages>
  <Words>73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Debtors Ledger - Omit from Revaluation.</dc:subject>
  <dc:creator>DCP</dc:creator>
  <cp:keywords>1.0</cp:keywords>
  <dc:description>This service pack updates Debtors Ledger to provide the ability to omit accounts from revaluation.</dc:description>
  <cp:lastModifiedBy>Penfold, Dan</cp:lastModifiedBy>
  <cp:revision>4</cp:revision>
  <cp:lastPrinted>2002-03-05T15:24:00Z</cp:lastPrinted>
  <dcterms:created xsi:type="dcterms:W3CDTF">2023-06-09T09:57:00Z</dcterms:created>
  <dcterms:modified xsi:type="dcterms:W3CDTF">2023-06-09T10:08:00Z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0x01010015ED51A69A360342A79C1B50412B99AA</vt:lpwstr>
  </property>
</Properties>
</file>